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1FC" w:rsidRDefault="00A151FC" w:rsidP="000B46EA">
      <w:pPr>
        <w:rPr>
          <w:b/>
          <w:sz w:val="28"/>
        </w:rPr>
      </w:pPr>
    </w:p>
    <w:p w:rsidR="00A151FC" w:rsidRPr="000B46EA" w:rsidRDefault="00A151FC" w:rsidP="00F844B3">
      <w:pPr>
        <w:spacing w:line="240" w:lineRule="auto"/>
        <w:ind w:left="900"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Цветной герб РД" style="position:absolute;left:0;text-align:left;margin-left:332.55pt;margin-top:11.7pt;width:70.5pt;height:1in;z-index:251658240;visibility:visible">
            <v:imagedata r:id="rId7" o:title="" gain="142470f" blacklevel="-1966f"/>
            <w10:wrap type="topAndBottom"/>
          </v:shape>
        </w:pict>
      </w:r>
      <w:r w:rsidRPr="000B46EA">
        <w:rPr>
          <w:rFonts w:ascii="Times New Roman" w:hAnsi="Times New Roman"/>
          <w:b/>
          <w:bCs/>
          <w:sz w:val="24"/>
          <w:szCs w:val="24"/>
        </w:rPr>
        <w:t>МУНИЦИПАЛЬНОЕ КАЗЕННОЕ ОБЩЕОБРАЗОВАТЕЛЬНОЕ УЧРЕЖДЕНИЕ</w:t>
      </w:r>
    </w:p>
    <w:p w:rsidR="00A151FC" w:rsidRPr="000B46EA" w:rsidRDefault="00A151FC" w:rsidP="00F844B3">
      <w:pPr>
        <w:spacing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0B46EA">
        <w:rPr>
          <w:rFonts w:ascii="Times New Roman" w:hAnsi="Times New Roman"/>
          <w:b/>
          <w:bCs/>
          <w:sz w:val="24"/>
          <w:szCs w:val="24"/>
        </w:rPr>
        <w:t>«АЙМАУМАХИНСКАЯ СРЕДНЯЯ ОБЩЕОБРАЗОВАТЕЛЬНАЯ ШКОЛА»</w:t>
      </w:r>
    </w:p>
    <w:p w:rsidR="00A151FC" w:rsidRPr="000B46EA" w:rsidRDefault="00A151FC" w:rsidP="00F844B3">
      <w:pPr>
        <w:spacing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0B46EA">
        <w:rPr>
          <w:rFonts w:ascii="Times New Roman" w:hAnsi="Times New Roman"/>
          <w:b/>
          <w:bCs/>
          <w:sz w:val="24"/>
          <w:szCs w:val="24"/>
        </w:rPr>
        <w:t>с. АЙМАУМАХИ СЕРГОКАЛИНСКОГО РАЙОНА</w:t>
      </w:r>
    </w:p>
    <w:p w:rsidR="00A151FC" w:rsidRDefault="00A151FC" w:rsidP="00F844B3">
      <w:pPr>
        <w:spacing w:line="240" w:lineRule="auto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0B46EA">
        <w:rPr>
          <w:rFonts w:ascii="Times New Roman" w:hAnsi="Times New Roman"/>
          <w:b/>
          <w:bCs/>
          <w:sz w:val="24"/>
          <w:szCs w:val="24"/>
        </w:rPr>
        <w:t>РЕСПУБЛИКИ ДАГЕСТАН</w:t>
      </w:r>
    </w:p>
    <w:p w:rsidR="00A151FC" w:rsidRPr="000B46EA" w:rsidRDefault="00A151FC" w:rsidP="000B46EA">
      <w:pPr>
        <w:spacing w:line="240" w:lineRule="auto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0B46EA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         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 xml:space="preserve">                  </w:t>
      </w:r>
      <w:r w:rsidRPr="000B46EA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            368519         с. Аймаумахи                                                                                  тел.89637908918</w:t>
      </w:r>
    </w:p>
    <w:tbl>
      <w:tblPr>
        <w:tblW w:w="10155" w:type="dxa"/>
        <w:jc w:val="center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A0"/>
      </w:tblPr>
      <w:tblGrid>
        <w:gridCol w:w="10155"/>
      </w:tblGrid>
      <w:tr w:rsidR="00A151FC" w:rsidRPr="000B46EA" w:rsidTr="00BD7D7B">
        <w:trPr>
          <w:trHeight w:val="363"/>
          <w:jc w:val="center"/>
        </w:trPr>
        <w:tc>
          <w:tcPr>
            <w:tcW w:w="10155" w:type="dxa"/>
            <w:tcBorders>
              <w:left w:val="nil"/>
              <w:bottom w:val="nil"/>
              <w:right w:val="nil"/>
            </w:tcBorders>
          </w:tcPr>
          <w:p w:rsidR="00A151FC" w:rsidRPr="000B46EA" w:rsidRDefault="00A151FC" w:rsidP="00BD7D7B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B46E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ОГРН 1020502334940                                                    ИНН/КПП 0527002853 / 052701001</w:t>
            </w:r>
          </w:p>
        </w:tc>
      </w:tr>
    </w:tbl>
    <w:p w:rsidR="00A151FC" w:rsidRPr="000B46EA" w:rsidRDefault="00A151FC" w:rsidP="000B46EA">
      <w:pPr>
        <w:spacing w:line="240" w:lineRule="auto"/>
        <w:jc w:val="center"/>
        <w:rPr>
          <w:rFonts w:ascii="Times New Roman" w:hAnsi="Times New Roman"/>
          <w:lang w:eastAsia="en-US"/>
        </w:rPr>
      </w:pPr>
      <w:r w:rsidRPr="000B46EA">
        <w:rPr>
          <w:rFonts w:ascii="Times New Roman" w:hAnsi="Times New Roman"/>
          <w:lang w:eastAsia="en-US"/>
        </w:rPr>
        <w:t>Согласовано на ШМО.                                                                                                                              Утверждено</w:t>
      </w:r>
    </w:p>
    <w:p w:rsidR="00A151FC" w:rsidRPr="000B46EA" w:rsidRDefault="00A151FC" w:rsidP="000B46EA">
      <w:pPr>
        <w:spacing w:line="240" w:lineRule="auto"/>
        <w:jc w:val="center"/>
        <w:rPr>
          <w:rFonts w:ascii="Times New Roman" w:hAnsi="Times New Roman"/>
          <w:lang w:eastAsia="en-US"/>
        </w:rPr>
      </w:pPr>
      <w:r w:rsidRPr="000B46EA">
        <w:rPr>
          <w:rFonts w:ascii="Times New Roman" w:hAnsi="Times New Roman"/>
          <w:lang w:eastAsia="en-US"/>
        </w:rPr>
        <w:t xml:space="preserve">Протокол №   </w:t>
      </w:r>
      <w:r>
        <w:rPr>
          <w:rFonts w:ascii="Times New Roman" w:hAnsi="Times New Roman"/>
          <w:lang w:eastAsia="en-US"/>
        </w:rPr>
        <w:t xml:space="preserve">  </w:t>
      </w:r>
      <w:r w:rsidRPr="000B46EA">
        <w:rPr>
          <w:rFonts w:ascii="Times New Roman" w:hAnsi="Times New Roman"/>
          <w:lang w:eastAsia="en-US"/>
        </w:rPr>
        <w:t xml:space="preserve"> от   </w:t>
      </w:r>
      <w:r>
        <w:rPr>
          <w:rFonts w:ascii="Times New Roman" w:hAnsi="Times New Roman"/>
          <w:lang w:eastAsia="en-US"/>
        </w:rPr>
        <w:t xml:space="preserve">  .08.2018</w:t>
      </w:r>
      <w:r w:rsidRPr="000B46EA">
        <w:rPr>
          <w:rFonts w:ascii="Times New Roman" w:hAnsi="Times New Roman"/>
          <w:lang w:eastAsia="en-US"/>
        </w:rPr>
        <w:t xml:space="preserve">г.                                                                                                               Приказ №  </w:t>
      </w:r>
      <w:r>
        <w:rPr>
          <w:rFonts w:ascii="Times New Roman" w:hAnsi="Times New Roman"/>
          <w:lang w:eastAsia="en-US"/>
        </w:rPr>
        <w:t xml:space="preserve"> </w:t>
      </w:r>
      <w:r w:rsidRPr="000B46EA">
        <w:rPr>
          <w:rFonts w:ascii="Times New Roman" w:hAnsi="Times New Roman"/>
          <w:lang w:eastAsia="en-US"/>
        </w:rPr>
        <w:t xml:space="preserve">    от  </w:t>
      </w:r>
      <w:r>
        <w:rPr>
          <w:rFonts w:ascii="Times New Roman" w:hAnsi="Times New Roman"/>
          <w:lang w:eastAsia="en-US"/>
        </w:rPr>
        <w:t xml:space="preserve">   .09.2018</w:t>
      </w:r>
      <w:r w:rsidRPr="000B46EA">
        <w:rPr>
          <w:rFonts w:ascii="Times New Roman" w:hAnsi="Times New Roman"/>
          <w:lang w:eastAsia="en-US"/>
        </w:rPr>
        <w:t xml:space="preserve"> г.</w:t>
      </w:r>
    </w:p>
    <w:p w:rsidR="00A151FC" w:rsidRPr="000B46EA" w:rsidRDefault="00A151FC" w:rsidP="000B46EA">
      <w:pPr>
        <w:spacing w:line="240" w:lineRule="auto"/>
        <w:jc w:val="center"/>
        <w:rPr>
          <w:rFonts w:ascii="Times New Roman" w:hAnsi="Times New Roman"/>
          <w:lang w:eastAsia="en-US"/>
        </w:rPr>
      </w:pPr>
      <w:r w:rsidRPr="000B46EA">
        <w:rPr>
          <w:rFonts w:ascii="Times New Roman" w:hAnsi="Times New Roman"/>
          <w:lang w:eastAsia="en-US"/>
        </w:rPr>
        <w:t xml:space="preserve">Руководитель ШМО   _______ </w:t>
      </w:r>
      <w:r w:rsidRPr="000B46EA">
        <w:rPr>
          <w:rFonts w:ascii="Times New Roman" w:hAnsi="Times New Roman"/>
          <w:color w:val="000000"/>
          <w:lang w:eastAsia="en-US"/>
        </w:rPr>
        <w:t xml:space="preserve">Халимбекова З.Б.                                                                        </w:t>
      </w:r>
      <w:r w:rsidRPr="000B46EA">
        <w:rPr>
          <w:rFonts w:ascii="Times New Roman" w:hAnsi="Times New Roman"/>
          <w:lang w:eastAsia="en-US"/>
        </w:rPr>
        <w:t>Директор школы  _______</w:t>
      </w:r>
      <w:r>
        <w:rPr>
          <w:rFonts w:ascii="Times New Roman" w:hAnsi="Times New Roman"/>
          <w:lang w:eastAsia="en-US"/>
        </w:rPr>
        <w:t xml:space="preserve">   </w:t>
      </w:r>
      <w:r w:rsidRPr="000B46EA">
        <w:rPr>
          <w:rFonts w:ascii="Times New Roman" w:hAnsi="Times New Roman"/>
          <w:lang w:eastAsia="en-US"/>
        </w:rPr>
        <w:t xml:space="preserve"> Гамидова Г.С.</w:t>
      </w:r>
    </w:p>
    <w:p w:rsidR="00A151FC" w:rsidRDefault="00A151FC" w:rsidP="000B46EA">
      <w:pPr>
        <w:jc w:val="center"/>
        <w:rPr>
          <w:rFonts w:ascii="Times New Roman" w:hAnsi="Times New Roman"/>
          <w:b/>
          <w:sz w:val="24"/>
          <w:szCs w:val="24"/>
        </w:rPr>
      </w:pPr>
    </w:p>
    <w:p w:rsidR="00A151FC" w:rsidRPr="000B46EA" w:rsidRDefault="00A151FC" w:rsidP="000B46EA">
      <w:pPr>
        <w:jc w:val="center"/>
        <w:rPr>
          <w:rFonts w:ascii="Times New Roman" w:hAnsi="Times New Roman"/>
          <w:b/>
          <w:sz w:val="24"/>
          <w:szCs w:val="24"/>
        </w:rPr>
      </w:pPr>
      <w:r w:rsidRPr="000B46EA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A151FC" w:rsidRPr="000B46EA" w:rsidRDefault="00A151FC" w:rsidP="000B46EA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английскому языку для 3 класса</w:t>
      </w:r>
      <w:r w:rsidRPr="000B46EA">
        <w:rPr>
          <w:rFonts w:ascii="Times New Roman" w:hAnsi="Times New Roman"/>
          <w:sz w:val="24"/>
          <w:szCs w:val="24"/>
        </w:rPr>
        <w:t xml:space="preserve"> 2 часа в неделю (всего 68 часов).</w:t>
      </w:r>
    </w:p>
    <w:p w:rsidR="00A151FC" w:rsidRPr="000B46EA" w:rsidRDefault="00A151FC" w:rsidP="000B46EA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B46EA">
        <w:rPr>
          <w:rFonts w:ascii="Times New Roman" w:hAnsi="Times New Roman"/>
          <w:sz w:val="24"/>
          <w:szCs w:val="24"/>
        </w:rPr>
        <w:t>Учебник</w:t>
      </w:r>
      <w:r w:rsidRPr="000B46EA">
        <w:rPr>
          <w:rStyle w:val="FontStyle47"/>
          <w:color w:val="000000"/>
          <w:sz w:val="24"/>
          <w:szCs w:val="24"/>
        </w:rPr>
        <w:t>«</w:t>
      </w:r>
      <w:r w:rsidRPr="000B46EA">
        <w:rPr>
          <w:rStyle w:val="FontStyle47"/>
          <w:color w:val="000000"/>
          <w:sz w:val="24"/>
          <w:szCs w:val="24"/>
          <w:lang w:val="en-US"/>
        </w:rPr>
        <w:t>Rainbow</w:t>
      </w:r>
      <w:r w:rsidRPr="000B46EA">
        <w:rPr>
          <w:rStyle w:val="FontStyle47"/>
          <w:color w:val="000000"/>
          <w:sz w:val="24"/>
          <w:szCs w:val="24"/>
        </w:rPr>
        <w:t xml:space="preserve"> </w:t>
      </w:r>
      <w:r w:rsidRPr="000B46EA">
        <w:rPr>
          <w:rStyle w:val="FontStyle47"/>
          <w:color w:val="000000"/>
          <w:sz w:val="24"/>
          <w:szCs w:val="24"/>
          <w:lang w:val="en-US"/>
        </w:rPr>
        <w:t>English</w:t>
      </w:r>
      <w:r w:rsidRPr="000B46EA">
        <w:rPr>
          <w:rStyle w:val="FontStyle47"/>
          <w:color w:val="000000"/>
          <w:sz w:val="24"/>
          <w:szCs w:val="24"/>
        </w:rPr>
        <w:t xml:space="preserve">» для учащихся 2-4 классов  общеобразовательных учреждений/ </w:t>
      </w:r>
      <w:r w:rsidRPr="000B46EA">
        <w:rPr>
          <w:rFonts w:ascii="Times New Roman" w:hAnsi="Times New Roman"/>
          <w:color w:val="000000"/>
          <w:sz w:val="24"/>
          <w:szCs w:val="24"/>
        </w:rPr>
        <w:t>O. В. Афанасьева, И. В. Михеева</w:t>
      </w:r>
    </w:p>
    <w:p w:rsidR="00A151FC" w:rsidRPr="00F844B3" w:rsidRDefault="00A151FC" w:rsidP="00F844B3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B46EA">
        <w:rPr>
          <w:rStyle w:val="FontStyle47"/>
          <w:color w:val="000000"/>
          <w:sz w:val="24"/>
          <w:szCs w:val="24"/>
        </w:rPr>
        <w:t>.- Москва: Дрофа, 2014.- 69 с.</w:t>
      </w:r>
    </w:p>
    <w:p w:rsidR="00A151FC" w:rsidRDefault="00A151FC" w:rsidP="000B46EA">
      <w:pPr>
        <w:jc w:val="center"/>
        <w:rPr>
          <w:rFonts w:ascii="Times New Roman" w:hAnsi="Times New Roman"/>
          <w:b/>
          <w:bCs/>
        </w:rPr>
      </w:pPr>
    </w:p>
    <w:p w:rsidR="00A151FC" w:rsidRPr="000B46EA" w:rsidRDefault="00A151FC" w:rsidP="000B46EA">
      <w:pPr>
        <w:jc w:val="center"/>
        <w:rPr>
          <w:rFonts w:ascii="Times New Roman" w:hAnsi="Times New Roman"/>
          <w:b/>
          <w:bCs/>
        </w:rPr>
      </w:pPr>
      <w:r w:rsidRPr="000B46EA">
        <w:rPr>
          <w:rFonts w:ascii="Times New Roman" w:hAnsi="Times New Roman"/>
          <w:b/>
          <w:bCs/>
        </w:rPr>
        <w:t>Абдусамадова Рукият Магомедовна                   учитель английского языка</w:t>
      </w:r>
    </w:p>
    <w:p w:rsidR="00A151FC" w:rsidRDefault="00A151FC" w:rsidP="000B46EA">
      <w:pPr>
        <w:spacing w:line="240" w:lineRule="auto"/>
        <w:jc w:val="center"/>
        <w:rPr>
          <w:rFonts w:ascii="Times New Roman" w:eastAsia="SimSun" w:hAnsi="Times New Roman"/>
          <w:b/>
          <w:bCs/>
          <w:kern w:val="1"/>
          <w:sz w:val="24"/>
          <w:szCs w:val="24"/>
          <w:lang w:eastAsia="hi-IN" w:bidi="hi-IN"/>
        </w:rPr>
      </w:pPr>
    </w:p>
    <w:p w:rsidR="00A151FC" w:rsidRDefault="00A151FC" w:rsidP="000B46EA">
      <w:pPr>
        <w:spacing w:line="240" w:lineRule="auto"/>
        <w:jc w:val="center"/>
        <w:rPr>
          <w:rFonts w:ascii="Times New Roman" w:eastAsia="SimSun" w:hAnsi="Times New Roman"/>
          <w:b/>
          <w:bCs/>
          <w:kern w:val="1"/>
          <w:sz w:val="24"/>
          <w:szCs w:val="24"/>
          <w:lang w:eastAsia="hi-IN" w:bidi="hi-IN"/>
        </w:rPr>
      </w:pPr>
    </w:p>
    <w:p w:rsidR="00A151FC" w:rsidRPr="00AC2C6D" w:rsidRDefault="00A151FC" w:rsidP="000B46E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C2C6D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A151FC" w:rsidRPr="00AC2C6D" w:rsidRDefault="00A151FC" w:rsidP="000B46EA">
      <w:pPr>
        <w:shd w:val="clear" w:color="auto" w:fill="FFFFFF"/>
        <w:spacing w:before="187" w:line="240" w:lineRule="auto"/>
        <w:ind w:right="-35" w:hanging="41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-4"/>
          <w:sz w:val="24"/>
          <w:szCs w:val="24"/>
        </w:rPr>
        <w:t xml:space="preserve">Рабочая программа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учебного курса «Английский язык» для 3 класса (далее-Рабочая программа) к УМК О.В. Афанасьевой «Английский язык», составлена на основе ФГОС  НОО (2009г.) , авторской программы О.В. Афанасьевой, И.В. Михеевой для 2-4 классов  «Английский  язык», Дрофа , 2013, Примерной программы по иностранному языку. Рабочая программа конкретизирует содержание предметных тем образовательного стандарта, дает распределение учебных часов по разделам курса и последовательность изучения тем и разделов учебного предмета с учетом межпредметных и внутрипредметных связей, а также дано описание основных видов деятельности ученика (на уровне учебных действий), обеспечивающих достижение образовательных результатов. </w:t>
      </w:r>
    </w:p>
    <w:p w:rsidR="00A151FC" w:rsidRPr="00875615" w:rsidRDefault="00A151FC" w:rsidP="000B46EA">
      <w:pPr>
        <w:spacing w:after="0"/>
        <w:jc w:val="center"/>
        <w:rPr>
          <w:rStyle w:val="FontStyle47"/>
          <w:b/>
          <w:color w:val="000000"/>
          <w:sz w:val="24"/>
          <w:szCs w:val="24"/>
        </w:rPr>
      </w:pPr>
      <w:r w:rsidRPr="00875615">
        <w:rPr>
          <w:rStyle w:val="FontStyle47"/>
          <w:b/>
          <w:color w:val="000000"/>
          <w:sz w:val="24"/>
          <w:szCs w:val="24"/>
        </w:rPr>
        <w:t>Тематическое планирование (68 часов)</w:t>
      </w:r>
    </w:p>
    <w:tbl>
      <w:tblPr>
        <w:tblW w:w="9880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3970"/>
        <w:gridCol w:w="4391"/>
        <w:gridCol w:w="1519"/>
      </w:tblGrid>
      <w:tr w:rsidR="00A151FC" w:rsidRPr="00875615" w:rsidTr="00BD7D7B">
        <w:tc>
          <w:tcPr>
            <w:tcW w:w="3970" w:type="dxa"/>
          </w:tcPr>
          <w:p w:rsidR="00A151FC" w:rsidRPr="001E6B68" w:rsidRDefault="00A151FC" w:rsidP="00BD7D7B">
            <w:pPr>
              <w:spacing w:after="0" w:line="240" w:lineRule="auto"/>
              <w:jc w:val="center"/>
              <w:rPr>
                <w:rStyle w:val="FontStyle47"/>
                <w:b/>
                <w:bCs/>
                <w:sz w:val="24"/>
                <w:szCs w:val="24"/>
              </w:rPr>
            </w:pPr>
            <w:r w:rsidRPr="001E6B68">
              <w:rPr>
                <w:rStyle w:val="FontStyle47"/>
                <w:bCs/>
                <w:sz w:val="24"/>
                <w:szCs w:val="24"/>
              </w:rPr>
              <w:t>Предметное содержание</w:t>
            </w:r>
          </w:p>
        </w:tc>
        <w:tc>
          <w:tcPr>
            <w:tcW w:w="4391" w:type="dxa"/>
          </w:tcPr>
          <w:p w:rsidR="00A151FC" w:rsidRPr="001E6B68" w:rsidRDefault="00A151FC" w:rsidP="00BD7D7B">
            <w:pPr>
              <w:spacing w:after="0" w:line="240" w:lineRule="auto"/>
              <w:jc w:val="center"/>
              <w:rPr>
                <w:rStyle w:val="FontStyle47"/>
                <w:b/>
                <w:bCs/>
                <w:sz w:val="24"/>
                <w:szCs w:val="24"/>
              </w:rPr>
            </w:pPr>
            <w:r w:rsidRPr="001E6B68">
              <w:rPr>
                <w:rStyle w:val="FontStyle47"/>
                <w:bCs/>
                <w:sz w:val="24"/>
                <w:szCs w:val="24"/>
              </w:rPr>
              <w:t>Тематика общения</w:t>
            </w:r>
          </w:p>
        </w:tc>
        <w:tc>
          <w:tcPr>
            <w:tcW w:w="1519" w:type="dxa"/>
          </w:tcPr>
          <w:p w:rsidR="00A151FC" w:rsidRPr="001E6B68" w:rsidRDefault="00A151FC" w:rsidP="00BD7D7B">
            <w:pPr>
              <w:spacing w:after="0" w:line="240" w:lineRule="auto"/>
              <w:jc w:val="center"/>
              <w:rPr>
                <w:rStyle w:val="FontStyle47"/>
                <w:b/>
                <w:bCs/>
                <w:sz w:val="24"/>
                <w:szCs w:val="24"/>
              </w:rPr>
            </w:pPr>
            <w:r w:rsidRPr="001E6B68">
              <w:rPr>
                <w:rStyle w:val="FontStyle47"/>
                <w:bCs/>
                <w:sz w:val="24"/>
                <w:szCs w:val="24"/>
              </w:rPr>
              <w:t>Количество часов</w:t>
            </w:r>
          </w:p>
        </w:tc>
      </w:tr>
      <w:tr w:rsidR="00A151FC" w:rsidRPr="00875615" w:rsidTr="00BD7D7B">
        <w:trPr>
          <w:trHeight w:val="1133"/>
        </w:trPr>
        <w:tc>
          <w:tcPr>
            <w:tcW w:w="3970" w:type="dxa"/>
          </w:tcPr>
          <w:p w:rsidR="00A151FC" w:rsidRPr="001E6B68" w:rsidRDefault="00A151FC" w:rsidP="00BD7D7B">
            <w:pPr>
              <w:spacing w:after="0" w:line="240" w:lineRule="auto"/>
              <w:jc w:val="both"/>
              <w:rPr>
                <w:rStyle w:val="FontStyle47"/>
                <w:b/>
                <w:bCs/>
                <w:sz w:val="24"/>
                <w:szCs w:val="24"/>
              </w:rPr>
            </w:pPr>
            <w:r w:rsidRPr="001E6B68">
              <w:rPr>
                <w:rStyle w:val="FontStyle47"/>
                <w:bCs/>
                <w:sz w:val="24"/>
                <w:szCs w:val="24"/>
              </w:rPr>
              <w:t xml:space="preserve">1. </w:t>
            </w:r>
            <w:r w:rsidRPr="001E6B68">
              <w:rPr>
                <w:rFonts w:ascii="Times New Roman" w:hAnsi="Times New Roman"/>
                <w:bCs/>
                <w:sz w:val="24"/>
                <w:szCs w:val="24"/>
              </w:rPr>
              <w:t> Знакомство, основные элементы речевого этикета</w:t>
            </w:r>
          </w:p>
        </w:tc>
        <w:tc>
          <w:tcPr>
            <w:tcW w:w="4391" w:type="dxa"/>
          </w:tcPr>
          <w:p w:rsidR="00A151FC" w:rsidRPr="001E6B68" w:rsidRDefault="00A151FC" w:rsidP="00BD7D7B">
            <w:pPr>
              <w:widowControl w:val="0"/>
              <w:autoSpaceDE w:val="0"/>
              <w:autoSpaceDN w:val="0"/>
              <w:adjustRightInd w:val="0"/>
              <w:spacing w:after="0"/>
              <w:ind w:left="21" w:right="838"/>
              <w:rPr>
                <w:rFonts w:ascii="Times New Roman" w:hAnsi="Times New Roman"/>
                <w:sz w:val="24"/>
                <w:szCs w:val="24"/>
              </w:rPr>
            </w:pPr>
            <w:r w:rsidRPr="001E6B68">
              <w:rPr>
                <w:rFonts w:ascii="Times New Roman" w:hAnsi="Times New Roman"/>
                <w:spacing w:val="-16"/>
                <w:sz w:val="24"/>
                <w:szCs w:val="24"/>
              </w:rPr>
              <w:t>Полит</w:t>
            </w:r>
            <w:r w:rsidRPr="001E6B68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корректность </w:t>
            </w:r>
          </w:p>
          <w:p w:rsidR="00A151FC" w:rsidRPr="001E6B68" w:rsidRDefault="00A151FC" w:rsidP="00BD7D7B">
            <w:pPr>
              <w:widowControl w:val="0"/>
              <w:autoSpaceDE w:val="0"/>
              <w:autoSpaceDN w:val="0"/>
              <w:adjustRightInd w:val="0"/>
              <w:spacing w:after="0"/>
              <w:ind w:left="21" w:right="521"/>
              <w:rPr>
                <w:rFonts w:ascii="Times New Roman" w:hAnsi="Times New Roman"/>
                <w:sz w:val="24"/>
                <w:szCs w:val="24"/>
              </w:rPr>
            </w:pPr>
            <w:r w:rsidRPr="001E6B68">
              <w:rPr>
                <w:rFonts w:ascii="Times New Roman" w:hAnsi="Times New Roman"/>
                <w:spacing w:val="-13"/>
                <w:sz w:val="24"/>
                <w:szCs w:val="24"/>
              </w:rPr>
              <w:t>при  хара</w:t>
            </w:r>
            <w:r w:rsidRPr="001E6B68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ктеристике людей, предметов </w:t>
            </w:r>
          </w:p>
          <w:p w:rsidR="00A151FC" w:rsidRPr="001E6B68" w:rsidRDefault="00A151FC" w:rsidP="00BD7D7B">
            <w:pPr>
              <w:widowControl w:val="0"/>
              <w:autoSpaceDE w:val="0"/>
              <w:autoSpaceDN w:val="0"/>
              <w:adjustRightInd w:val="0"/>
              <w:spacing w:after="0"/>
              <w:ind w:left="21" w:right="360"/>
              <w:rPr>
                <w:rFonts w:ascii="Times New Roman" w:hAnsi="Times New Roman"/>
                <w:sz w:val="24"/>
                <w:szCs w:val="24"/>
              </w:rPr>
            </w:pPr>
            <w:r w:rsidRPr="001E6B68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или явлений </w:t>
            </w:r>
          </w:p>
        </w:tc>
        <w:tc>
          <w:tcPr>
            <w:tcW w:w="1519" w:type="dxa"/>
          </w:tcPr>
          <w:p w:rsidR="00A151FC" w:rsidRPr="001E6B68" w:rsidRDefault="00A151FC" w:rsidP="00BD7D7B">
            <w:pPr>
              <w:spacing w:after="0" w:line="240" w:lineRule="auto"/>
              <w:jc w:val="center"/>
              <w:rPr>
                <w:rStyle w:val="FontStyle47"/>
                <w:b/>
                <w:bCs/>
                <w:sz w:val="24"/>
                <w:szCs w:val="24"/>
              </w:rPr>
            </w:pPr>
            <w:r w:rsidRPr="001E6B68">
              <w:rPr>
                <w:rStyle w:val="FontStyle47"/>
                <w:bCs/>
                <w:sz w:val="24"/>
                <w:szCs w:val="24"/>
              </w:rPr>
              <w:t>2</w:t>
            </w:r>
          </w:p>
        </w:tc>
      </w:tr>
      <w:tr w:rsidR="00A151FC" w:rsidRPr="00875615" w:rsidTr="00BD7D7B">
        <w:tc>
          <w:tcPr>
            <w:tcW w:w="3970" w:type="dxa"/>
          </w:tcPr>
          <w:p w:rsidR="00A151FC" w:rsidRPr="001E6B68" w:rsidRDefault="00A151FC" w:rsidP="00BD7D7B">
            <w:pPr>
              <w:spacing w:after="0" w:line="240" w:lineRule="auto"/>
              <w:jc w:val="both"/>
              <w:rPr>
                <w:rStyle w:val="FontStyle47"/>
                <w:b/>
                <w:bCs/>
                <w:sz w:val="24"/>
                <w:szCs w:val="24"/>
              </w:rPr>
            </w:pPr>
            <w:r w:rsidRPr="001E6B68">
              <w:rPr>
                <w:rStyle w:val="FontStyle47"/>
                <w:bCs/>
                <w:sz w:val="24"/>
                <w:szCs w:val="24"/>
              </w:rPr>
              <w:t xml:space="preserve">2. </w:t>
            </w:r>
            <w:r w:rsidRPr="001E6B68">
              <w:rPr>
                <w:rFonts w:ascii="Times New Roman" w:hAnsi="Times New Roman"/>
                <w:bCs/>
                <w:sz w:val="24"/>
                <w:szCs w:val="24"/>
              </w:rPr>
              <w:t>Я и моя семья</w:t>
            </w:r>
          </w:p>
        </w:tc>
        <w:tc>
          <w:tcPr>
            <w:tcW w:w="4391" w:type="dxa"/>
          </w:tcPr>
          <w:p w:rsidR="00A151FC" w:rsidRPr="001E6B68" w:rsidRDefault="00A151FC" w:rsidP="00BD7D7B">
            <w:pPr>
              <w:widowControl w:val="0"/>
              <w:autoSpaceDE w:val="0"/>
              <w:autoSpaceDN w:val="0"/>
              <w:adjustRightInd w:val="0"/>
              <w:spacing w:after="0"/>
              <w:ind w:right="126"/>
              <w:rPr>
                <w:rFonts w:ascii="Times New Roman" w:hAnsi="Times New Roman"/>
                <w:sz w:val="24"/>
                <w:szCs w:val="24"/>
              </w:rPr>
            </w:pPr>
            <w:r w:rsidRPr="001E6B68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Семейные увлечения. Возраст членов семьи. </w:t>
            </w:r>
            <w:r w:rsidRPr="001E6B68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Что мы делаем </w:t>
            </w:r>
            <w:r w:rsidRPr="001E6B68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хорошо, плохо, </w:t>
            </w:r>
          </w:p>
          <w:p w:rsidR="00A151FC" w:rsidRPr="001E6B68" w:rsidRDefault="00A151FC" w:rsidP="00BD7D7B">
            <w:pPr>
              <w:widowControl w:val="0"/>
              <w:autoSpaceDE w:val="0"/>
              <w:autoSpaceDN w:val="0"/>
              <w:adjustRightInd w:val="0"/>
              <w:spacing w:after="0"/>
              <w:ind w:right="44"/>
              <w:rPr>
                <w:rFonts w:ascii="SchoolBookCSanPin" w:hAnsi="SchoolBookCSanPin"/>
                <w:sz w:val="24"/>
                <w:szCs w:val="24"/>
              </w:rPr>
            </w:pPr>
            <w:r w:rsidRPr="001E6B6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не умеем делать. </w:t>
            </w:r>
            <w:r w:rsidRPr="001E6B68">
              <w:rPr>
                <w:rFonts w:ascii="Times New Roman" w:hAnsi="Times New Roman"/>
                <w:spacing w:val="-11"/>
                <w:sz w:val="24"/>
                <w:szCs w:val="24"/>
              </w:rPr>
              <w:t>День рождения и подарки. Выход</w:t>
            </w:r>
            <w:r w:rsidRPr="001E6B68">
              <w:rPr>
                <w:rFonts w:ascii="Times New Roman" w:hAnsi="Times New Roman"/>
                <w:spacing w:val="-16"/>
                <w:sz w:val="24"/>
                <w:szCs w:val="24"/>
              </w:rPr>
              <w:t>ные дни</w:t>
            </w:r>
          </w:p>
        </w:tc>
        <w:tc>
          <w:tcPr>
            <w:tcW w:w="1519" w:type="dxa"/>
          </w:tcPr>
          <w:p w:rsidR="00A151FC" w:rsidRPr="001E6B68" w:rsidRDefault="00A151FC" w:rsidP="00BD7D7B">
            <w:pPr>
              <w:spacing w:after="0" w:line="240" w:lineRule="auto"/>
              <w:jc w:val="center"/>
              <w:rPr>
                <w:rStyle w:val="FontStyle47"/>
                <w:b/>
                <w:bCs/>
                <w:sz w:val="24"/>
                <w:szCs w:val="24"/>
              </w:rPr>
            </w:pPr>
            <w:r w:rsidRPr="001E6B68">
              <w:rPr>
                <w:rStyle w:val="FontStyle47"/>
                <w:bCs/>
                <w:sz w:val="24"/>
                <w:szCs w:val="24"/>
              </w:rPr>
              <w:t>7</w:t>
            </w:r>
          </w:p>
        </w:tc>
      </w:tr>
      <w:tr w:rsidR="00A151FC" w:rsidRPr="00875615" w:rsidTr="00BD7D7B">
        <w:tc>
          <w:tcPr>
            <w:tcW w:w="3970" w:type="dxa"/>
          </w:tcPr>
          <w:p w:rsidR="00A151FC" w:rsidRPr="001E6B68" w:rsidRDefault="00A151FC" w:rsidP="00BD7D7B">
            <w:pPr>
              <w:spacing w:after="0" w:line="240" w:lineRule="auto"/>
              <w:jc w:val="both"/>
              <w:rPr>
                <w:rStyle w:val="FontStyle47"/>
                <w:b/>
                <w:bCs/>
                <w:sz w:val="24"/>
                <w:szCs w:val="24"/>
              </w:rPr>
            </w:pPr>
            <w:r w:rsidRPr="001E6B68">
              <w:rPr>
                <w:rStyle w:val="FontStyle47"/>
                <w:bCs/>
                <w:sz w:val="24"/>
                <w:szCs w:val="24"/>
              </w:rPr>
              <w:t>3. Мир вокруг нас. Природа. Времена года</w:t>
            </w:r>
          </w:p>
        </w:tc>
        <w:tc>
          <w:tcPr>
            <w:tcW w:w="4391" w:type="dxa"/>
          </w:tcPr>
          <w:p w:rsidR="00A151FC" w:rsidRPr="001E6B68" w:rsidRDefault="00A151FC" w:rsidP="00BD7D7B">
            <w:pPr>
              <w:widowControl w:val="0"/>
              <w:autoSpaceDE w:val="0"/>
              <w:autoSpaceDN w:val="0"/>
              <w:adjustRightInd w:val="0"/>
              <w:spacing w:after="0"/>
              <w:ind w:right="58"/>
              <w:rPr>
                <w:rFonts w:ascii="Times New Roman" w:hAnsi="Times New Roman"/>
                <w:sz w:val="24"/>
                <w:szCs w:val="24"/>
              </w:rPr>
            </w:pPr>
            <w:r w:rsidRPr="001E6B68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Время. Местоположение предме </w:t>
            </w:r>
            <w:r w:rsidRPr="001E6B68">
              <w:rPr>
                <w:rFonts w:ascii="Times New Roman" w:hAnsi="Times New Roman"/>
                <w:spacing w:val="-10"/>
                <w:sz w:val="24"/>
                <w:szCs w:val="24"/>
              </w:rPr>
              <w:t>тов  в  пространст</w:t>
            </w:r>
            <w:r w:rsidRPr="001E6B68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ве. Физические характеристики предметов. Цветовая палитра </w:t>
            </w:r>
          </w:p>
          <w:p w:rsidR="00A151FC" w:rsidRPr="001E6B68" w:rsidRDefault="00A151FC" w:rsidP="00BD7D7B">
            <w:pPr>
              <w:widowControl w:val="0"/>
              <w:autoSpaceDE w:val="0"/>
              <w:autoSpaceDN w:val="0"/>
              <w:adjustRightInd w:val="0"/>
              <w:spacing w:after="0"/>
              <w:ind w:right="30"/>
              <w:rPr>
                <w:rFonts w:ascii="Times New Roman" w:hAnsi="Times New Roman"/>
                <w:sz w:val="24"/>
                <w:szCs w:val="24"/>
              </w:rPr>
            </w:pPr>
            <w:r w:rsidRPr="001E6B68">
              <w:rPr>
                <w:rFonts w:ascii="Times New Roman" w:hAnsi="Times New Roman"/>
                <w:spacing w:val="-11"/>
                <w:sz w:val="24"/>
                <w:szCs w:val="24"/>
              </w:rPr>
              <w:t>мира. Дикие жи</w:t>
            </w:r>
            <w:r w:rsidRPr="001E6B68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вотные разных </w:t>
            </w:r>
            <w:r w:rsidRPr="001E6B68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континентов.  Времена года и  </w:t>
            </w:r>
            <w:r w:rsidRPr="001E6B68">
              <w:rPr>
                <w:rFonts w:ascii="Times New Roman" w:hAnsi="Times New Roman"/>
                <w:spacing w:val="-10"/>
                <w:sz w:val="24"/>
                <w:szCs w:val="24"/>
              </w:rPr>
              <w:t>погода, их описа</w:t>
            </w:r>
            <w:r w:rsidRPr="001E6B68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ние. Названия  </w:t>
            </w:r>
            <w:r w:rsidRPr="001E6B6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месяцев. Красота  </w:t>
            </w:r>
            <w:r w:rsidRPr="001E6B68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окружающего  </w:t>
            </w:r>
            <w:r w:rsidRPr="001E6B68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мира </w:t>
            </w:r>
          </w:p>
        </w:tc>
        <w:tc>
          <w:tcPr>
            <w:tcW w:w="1519" w:type="dxa"/>
          </w:tcPr>
          <w:p w:rsidR="00A151FC" w:rsidRPr="001E6B68" w:rsidRDefault="00A151FC" w:rsidP="00BD7D7B">
            <w:pPr>
              <w:spacing w:after="0" w:line="240" w:lineRule="auto"/>
              <w:jc w:val="center"/>
              <w:rPr>
                <w:rStyle w:val="FontStyle47"/>
                <w:b/>
                <w:bCs/>
                <w:sz w:val="24"/>
                <w:szCs w:val="24"/>
              </w:rPr>
            </w:pPr>
            <w:r w:rsidRPr="001E6B68">
              <w:rPr>
                <w:rStyle w:val="FontStyle47"/>
                <w:bCs/>
                <w:sz w:val="24"/>
                <w:szCs w:val="24"/>
              </w:rPr>
              <w:t>23</w:t>
            </w:r>
          </w:p>
        </w:tc>
      </w:tr>
      <w:tr w:rsidR="00A151FC" w:rsidRPr="00875615" w:rsidTr="00BD7D7B">
        <w:tc>
          <w:tcPr>
            <w:tcW w:w="3970" w:type="dxa"/>
          </w:tcPr>
          <w:p w:rsidR="00A151FC" w:rsidRPr="001E6B68" w:rsidRDefault="00A151FC" w:rsidP="00BD7D7B">
            <w:pPr>
              <w:spacing w:after="0" w:line="240" w:lineRule="auto"/>
              <w:jc w:val="both"/>
              <w:rPr>
                <w:rStyle w:val="FontStyle47"/>
                <w:b/>
                <w:bCs/>
                <w:sz w:val="24"/>
                <w:szCs w:val="24"/>
              </w:rPr>
            </w:pPr>
            <w:r w:rsidRPr="001E6B68">
              <w:rPr>
                <w:rStyle w:val="FontStyle47"/>
                <w:bCs/>
                <w:sz w:val="24"/>
                <w:szCs w:val="24"/>
              </w:rPr>
              <w:t>4. Мир увлечений, досуг</w:t>
            </w:r>
          </w:p>
        </w:tc>
        <w:tc>
          <w:tcPr>
            <w:tcW w:w="4391" w:type="dxa"/>
          </w:tcPr>
          <w:p w:rsidR="00A151FC" w:rsidRPr="00C16E7B" w:rsidRDefault="00A151FC" w:rsidP="00C16E7B">
            <w:pPr>
              <w:widowControl w:val="0"/>
              <w:tabs>
                <w:tab w:val="left" w:pos="3861"/>
              </w:tabs>
              <w:autoSpaceDE w:val="0"/>
              <w:autoSpaceDN w:val="0"/>
              <w:adjustRightInd w:val="0"/>
              <w:spacing w:after="0"/>
              <w:ind w:right="172"/>
              <w:rPr>
                <w:rStyle w:val="FontStyle47"/>
                <w:rFonts w:ascii="Arial" w:hAnsi="Arial" w:cs="Arial"/>
                <w:spacing w:val="-13"/>
                <w:sz w:val="24"/>
                <w:szCs w:val="24"/>
              </w:rPr>
            </w:pPr>
            <w:r w:rsidRPr="001E6B68">
              <w:rPr>
                <w:rFonts w:ascii="Times New Roman" w:hAnsi="Times New Roman"/>
                <w:spacing w:val="-7"/>
                <w:sz w:val="24"/>
                <w:szCs w:val="24"/>
              </w:rPr>
              <w:t>Спортивные игры в разные д</w:t>
            </w:r>
            <w:r w:rsidRPr="001E6B68">
              <w:rPr>
                <w:rFonts w:ascii="Times New Roman" w:hAnsi="Times New Roman"/>
                <w:spacing w:val="-10"/>
                <w:sz w:val="24"/>
                <w:szCs w:val="24"/>
              </w:rPr>
              <w:t>ни недели и вре</w:t>
            </w:r>
            <w:r w:rsidRPr="001E6B68">
              <w:rPr>
                <w:rFonts w:ascii="Times New Roman" w:hAnsi="Times New Roman"/>
                <w:spacing w:val="-12"/>
                <w:sz w:val="24"/>
                <w:szCs w:val="24"/>
              </w:rPr>
              <w:t>мена года. То, что   мы любим и не любим. Время</w:t>
            </w:r>
            <w:r w:rsidRPr="001E6B68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препровождение </w:t>
            </w:r>
            <w:r w:rsidRPr="001E6B68">
              <w:rPr>
                <w:rFonts w:ascii="Times New Roman" w:hAnsi="Times New Roman"/>
                <w:spacing w:val="-10"/>
                <w:sz w:val="24"/>
                <w:szCs w:val="24"/>
              </w:rPr>
              <w:t>сказочных персо</w:t>
            </w:r>
            <w:r w:rsidRPr="001E6B68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нажей. Пикник. </w:t>
            </w:r>
            <w:r w:rsidRPr="001E6B68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Излюбленные  </w:t>
            </w:r>
            <w:r w:rsidRPr="001E6B6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   места отдыха анг</w:t>
            </w:r>
            <w:r w:rsidRPr="001E6B68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личан. Любимые </w:t>
            </w:r>
            <w:r w:rsidRPr="001E6B68">
              <w:rPr>
                <w:rFonts w:ascii="Times New Roman" w:hAnsi="Times New Roman"/>
                <w:spacing w:val="-11"/>
                <w:sz w:val="24"/>
                <w:szCs w:val="24"/>
              </w:rPr>
              <w:t>занятия на отды</w:t>
            </w:r>
            <w:r w:rsidRPr="001E6B68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хе. Любимые </w:t>
            </w:r>
            <w:r w:rsidRPr="001E6B68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фильмы. Планы </w:t>
            </w:r>
            <w:r w:rsidRPr="001E6B68">
              <w:rPr>
                <w:rFonts w:ascii="Times New Roman" w:hAnsi="Times New Roman"/>
                <w:spacing w:val="-13"/>
                <w:sz w:val="24"/>
                <w:szCs w:val="24"/>
              </w:rPr>
              <w:t>на выходные</w:t>
            </w:r>
            <w:r w:rsidRPr="001E6B68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</w:p>
        </w:tc>
        <w:tc>
          <w:tcPr>
            <w:tcW w:w="1519" w:type="dxa"/>
          </w:tcPr>
          <w:p w:rsidR="00A151FC" w:rsidRPr="001E6B68" w:rsidRDefault="00A151FC" w:rsidP="00BD7D7B">
            <w:pPr>
              <w:spacing w:after="0" w:line="240" w:lineRule="auto"/>
              <w:jc w:val="center"/>
              <w:rPr>
                <w:rStyle w:val="FontStyle47"/>
                <w:b/>
                <w:bCs/>
                <w:sz w:val="24"/>
                <w:szCs w:val="24"/>
              </w:rPr>
            </w:pPr>
            <w:r w:rsidRPr="001E6B68">
              <w:rPr>
                <w:rStyle w:val="FontStyle47"/>
                <w:bCs/>
                <w:sz w:val="24"/>
                <w:szCs w:val="24"/>
              </w:rPr>
              <w:t>7</w:t>
            </w:r>
          </w:p>
        </w:tc>
      </w:tr>
      <w:tr w:rsidR="00A151FC" w:rsidRPr="00875615" w:rsidTr="00BD7D7B">
        <w:tc>
          <w:tcPr>
            <w:tcW w:w="3970" w:type="dxa"/>
          </w:tcPr>
          <w:p w:rsidR="00A151FC" w:rsidRPr="001E6B68" w:rsidRDefault="00A151FC" w:rsidP="00BD7D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6B68">
              <w:rPr>
                <w:rFonts w:ascii="Times New Roman" w:hAnsi="Times New Roman"/>
                <w:bCs/>
                <w:sz w:val="24"/>
                <w:szCs w:val="24"/>
              </w:rPr>
              <w:t>5. Городские здания, дом, жилище</w:t>
            </w:r>
          </w:p>
        </w:tc>
        <w:tc>
          <w:tcPr>
            <w:tcW w:w="4391" w:type="dxa"/>
          </w:tcPr>
          <w:p w:rsidR="00A151FC" w:rsidRPr="001E6B68" w:rsidRDefault="00A151FC" w:rsidP="00BD7D7B">
            <w:pPr>
              <w:widowControl w:val="0"/>
              <w:autoSpaceDE w:val="0"/>
              <w:autoSpaceDN w:val="0"/>
              <w:adjustRightInd w:val="0"/>
              <w:spacing w:after="0" w:line="316" w:lineRule="exact"/>
              <w:ind w:right="272"/>
              <w:rPr>
                <w:rFonts w:ascii="Times New Roman" w:hAnsi="Times New Roman"/>
                <w:spacing w:val="-10"/>
                <w:sz w:val="24"/>
                <w:szCs w:val="24"/>
              </w:rPr>
            </w:pPr>
            <w:r w:rsidRPr="001E6B68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Моя комната. </w:t>
            </w:r>
            <w:r w:rsidRPr="001E6B68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Предметы серви </w:t>
            </w:r>
            <w:r w:rsidRPr="001E6B68">
              <w:rPr>
                <w:rFonts w:ascii="Times New Roman" w:hAnsi="Times New Roman"/>
                <w:spacing w:val="-10"/>
                <w:sz w:val="24"/>
                <w:szCs w:val="24"/>
              </w:rPr>
              <w:t>ровки стола.</w:t>
            </w:r>
          </w:p>
          <w:p w:rsidR="00A151FC" w:rsidRPr="00C16E7B" w:rsidRDefault="00A151FC" w:rsidP="00C16E7B">
            <w:pPr>
              <w:widowControl w:val="0"/>
              <w:autoSpaceDE w:val="0"/>
              <w:autoSpaceDN w:val="0"/>
              <w:adjustRightInd w:val="0"/>
              <w:spacing w:after="0" w:line="316" w:lineRule="exact"/>
              <w:ind w:right="272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1E6B6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За</w:t>
            </w:r>
            <w:r w:rsidRPr="001E6B68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городный дом </w:t>
            </w:r>
          </w:p>
        </w:tc>
        <w:tc>
          <w:tcPr>
            <w:tcW w:w="1519" w:type="dxa"/>
          </w:tcPr>
          <w:p w:rsidR="00A151FC" w:rsidRPr="001E6B68" w:rsidRDefault="00A151FC" w:rsidP="00BD7D7B">
            <w:pPr>
              <w:spacing w:after="0" w:line="240" w:lineRule="auto"/>
              <w:jc w:val="center"/>
              <w:rPr>
                <w:rStyle w:val="FontStyle47"/>
                <w:b/>
                <w:bCs/>
                <w:sz w:val="24"/>
                <w:szCs w:val="24"/>
              </w:rPr>
            </w:pPr>
            <w:r w:rsidRPr="001E6B68">
              <w:rPr>
                <w:rStyle w:val="FontStyle47"/>
                <w:bCs/>
                <w:sz w:val="24"/>
                <w:szCs w:val="24"/>
              </w:rPr>
              <w:t>3</w:t>
            </w:r>
          </w:p>
        </w:tc>
      </w:tr>
      <w:tr w:rsidR="00A151FC" w:rsidRPr="00875615" w:rsidTr="00BD7D7B">
        <w:tc>
          <w:tcPr>
            <w:tcW w:w="3970" w:type="dxa"/>
          </w:tcPr>
          <w:p w:rsidR="00A151FC" w:rsidRPr="001E6B68" w:rsidRDefault="00A151FC" w:rsidP="00BD7D7B">
            <w:pPr>
              <w:widowControl w:val="0"/>
              <w:autoSpaceDE w:val="0"/>
              <w:autoSpaceDN w:val="0"/>
              <w:adjustRightInd w:val="0"/>
              <w:spacing w:after="0" w:line="290" w:lineRule="exact"/>
              <w:ind w:left="76" w:right="8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6B68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 xml:space="preserve">6. Школа, </w:t>
            </w:r>
            <w:r w:rsidRPr="001E6B68">
              <w:rPr>
                <w:rFonts w:ascii="Times New Roman" w:hAnsi="Times New Roman"/>
                <w:bCs/>
                <w:spacing w:val="-15"/>
                <w:sz w:val="24"/>
                <w:szCs w:val="24"/>
              </w:rPr>
              <w:t xml:space="preserve">каникулы </w:t>
            </w:r>
          </w:p>
          <w:p w:rsidR="00A151FC" w:rsidRPr="001E6B68" w:rsidRDefault="00A151FC" w:rsidP="00BD7D7B">
            <w:pPr>
              <w:widowControl w:val="0"/>
              <w:autoSpaceDE w:val="0"/>
              <w:autoSpaceDN w:val="0"/>
              <w:adjustRightInd w:val="0"/>
              <w:spacing w:after="0" w:line="208" w:lineRule="exact"/>
              <w:ind w:left="76" w:right="8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A151FC" w:rsidRPr="001E6B68" w:rsidRDefault="00A151FC" w:rsidP="00BD7D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91" w:type="dxa"/>
          </w:tcPr>
          <w:p w:rsidR="00A151FC" w:rsidRPr="001E6B68" w:rsidRDefault="00A151FC" w:rsidP="00BD7D7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6B68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Школьный день.  </w:t>
            </w:r>
            <w:r w:rsidRPr="001E6B68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Школьные </w:t>
            </w:r>
          </w:p>
          <w:p w:rsidR="00A151FC" w:rsidRPr="001E6B68" w:rsidRDefault="00A151FC" w:rsidP="00BD7D7B">
            <w:pPr>
              <w:widowControl w:val="0"/>
              <w:autoSpaceDE w:val="0"/>
              <w:autoSpaceDN w:val="0"/>
              <w:adjustRightInd w:val="0"/>
              <w:spacing w:after="0"/>
              <w:ind w:right="90"/>
              <w:rPr>
                <w:rFonts w:ascii="Times New Roman" w:hAnsi="Times New Roman"/>
                <w:sz w:val="24"/>
                <w:szCs w:val="24"/>
              </w:rPr>
            </w:pPr>
            <w:r w:rsidRPr="001E6B68">
              <w:rPr>
                <w:rFonts w:ascii="Times New Roman" w:hAnsi="Times New Roman"/>
                <w:spacing w:val="-11"/>
                <w:sz w:val="24"/>
                <w:szCs w:val="24"/>
              </w:rPr>
              <w:t>друзья. Настоя</w:t>
            </w:r>
            <w:r w:rsidRPr="001E6B68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щий друг. </w:t>
            </w:r>
            <w:r w:rsidRPr="001E6B68">
              <w:rPr>
                <w:rFonts w:ascii="Times New Roman" w:hAnsi="Times New Roman"/>
                <w:spacing w:val="-15"/>
                <w:sz w:val="24"/>
                <w:szCs w:val="24"/>
              </w:rPr>
              <w:t xml:space="preserve">Предметы </w:t>
            </w:r>
          </w:p>
          <w:p w:rsidR="00A151FC" w:rsidRPr="001E6B68" w:rsidRDefault="00A151FC" w:rsidP="00C16E7B">
            <w:pPr>
              <w:widowControl w:val="0"/>
              <w:autoSpaceDE w:val="0"/>
              <w:autoSpaceDN w:val="0"/>
              <w:adjustRightInd w:val="0"/>
              <w:spacing w:after="0"/>
              <w:ind w:right="109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1E6B68">
              <w:rPr>
                <w:rFonts w:ascii="Times New Roman" w:hAnsi="Times New Roman"/>
                <w:spacing w:val="-11"/>
                <w:sz w:val="24"/>
                <w:szCs w:val="24"/>
              </w:rPr>
              <w:t>школьного оби</w:t>
            </w:r>
            <w:r w:rsidRPr="001E6B68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хода </w:t>
            </w:r>
          </w:p>
        </w:tc>
        <w:tc>
          <w:tcPr>
            <w:tcW w:w="1519" w:type="dxa"/>
          </w:tcPr>
          <w:p w:rsidR="00A151FC" w:rsidRPr="001E6B68" w:rsidRDefault="00A151FC" w:rsidP="00BD7D7B">
            <w:pPr>
              <w:spacing w:after="0" w:line="240" w:lineRule="auto"/>
              <w:jc w:val="center"/>
              <w:rPr>
                <w:rStyle w:val="FontStyle47"/>
                <w:b/>
                <w:bCs/>
                <w:sz w:val="24"/>
                <w:szCs w:val="24"/>
              </w:rPr>
            </w:pPr>
            <w:r w:rsidRPr="001E6B68">
              <w:rPr>
                <w:rStyle w:val="FontStyle47"/>
                <w:bCs/>
                <w:sz w:val="24"/>
                <w:szCs w:val="24"/>
              </w:rPr>
              <w:t>3</w:t>
            </w:r>
          </w:p>
        </w:tc>
      </w:tr>
      <w:tr w:rsidR="00A151FC" w:rsidRPr="00875615" w:rsidTr="00BD7D7B">
        <w:tc>
          <w:tcPr>
            <w:tcW w:w="3970" w:type="dxa"/>
          </w:tcPr>
          <w:p w:rsidR="00A151FC" w:rsidRPr="001E6B68" w:rsidRDefault="00A151FC" w:rsidP="00BD7D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6B68">
              <w:rPr>
                <w:rFonts w:ascii="Times New Roman" w:hAnsi="Times New Roman"/>
                <w:bCs/>
                <w:sz w:val="24"/>
                <w:szCs w:val="24"/>
              </w:rPr>
              <w:t>7. Человек и его мир</w:t>
            </w:r>
          </w:p>
        </w:tc>
        <w:tc>
          <w:tcPr>
            <w:tcW w:w="4391" w:type="dxa"/>
          </w:tcPr>
          <w:p w:rsidR="00A151FC" w:rsidRPr="001E6B68" w:rsidRDefault="00A151FC" w:rsidP="00BD7D7B">
            <w:pPr>
              <w:widowControl w:val="0"/>
              <w:autoSpaceDE w:val="0"/>
              <w:autoSpaceDN w:val="0"/>
              <w:adjustRightInd w:val="0"/>
              <w:spacing w:after="0"/>
              <w:ind w:right="108"/>
              <w:rPr>
                <w:rFonts w:ascii="Times New Roman" w:hAnsi="Times New Roman"/>
                <w:sz w:val="24"/>
                <w:szCs w:val="24"/>
              </w:rPr>
            </w:pPr>
            <w:r w:rsidRPr="001E6B68">
              <w:rPr>
                <w:rFonts w:ascii="Times New Roman" w:hAnsi="Times New Roman"/>
                <w:spacing w:val="-10"/>
                <w:sz w:val="24"/>
                <w:szCs w:val="24"/>
              </w:rPr>
              <w:t>Возраст челове</w:t>
            </w:r>
            <w:r w:rsidRPr="001E6B68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ка. Физические характеристики </w:t>
            </w:r>
            <w:r w:rsidRPr="001E6B6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человека. Адрес, </w:t>
            </w:r>
          </w:p>
          <w:p w:rsidR="00A151FC" w:rsidRPr="001E6B68" w:rsidRDefault="00A151FC" w:rsidP="00BD7D7B">
            <w:pPr>
              <w:widowControl w:val="0"/>
              <w:autoSpaceDE w:val="0"/>
              <w:autoSpaceDN w:val="0"/>
              <w:adjustRightInd w:val="0"/>
              <w:spacing w:after="0"/>
              <w:ind w:right="244"/>
              <w:rPr>
                <w:rFonts w:ascii="Times New Roman" w:hAnsi="Times New Roman"/>
                <w:sz w:val="24"/>
                <w:szCs w:val="24"/>
              </w:rPr>
            </w:pPr>
            <w:r w:rsidRPr="001E6B68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телефон. Профессиональная </w:t>
            </w:r>
          </w:p>
          <w:p w:rsidR="00A151FC" w:rsidRPr="001E6B68" w:rsidRDefault="00A151FC" w:rsidP="00BD7D7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E6B68">
              <w:rPr>
                <w:rFonts w:ascii="Times New Roman" w:hAnsi="Times New Roman"/>
                <w:spacing w:val="-11"/>
                <w:sz w:val="24"/>
                <w:szCs w:val="24"/>
              </w:rPr>
              <w:t>деятельность</w:t>
            </w:r>
          </w:p>
        </w:tc>
        <w:tc>
          <w:tcPr>
            <w:tcW w:w="1519" w:type="dxa"/>
          </w:tcPr>
          <w:p w:rsidR="00A151FC" w:rsidRPr="001E6B68" w:rsidRDefault="00A151FC" w:rsidP="00BD7D7B">
            <w:pPr>
              <w:spacing w:after="0" w:line="240" w:lineRule="auto"/>
              <w:jc w:val="center"/>
              <w:rPr>
                <w:rStyle w:val="FontStyle47"/>
                <w:b/>
                <w:bCs/>
                <w:sz w:val="24"/>
                <w:szCs w:val="24"/>
              </w:rPr>
            </w:pPr>
            <w:r w:rsidRPr="001E6B68">
              <w:rPr>
                <w:rStyle w:val="FontStyle47"/>
                <w:bCs/>
                <w:sz w:val="24"/>
                <w:szCs w:val="24"/>
              </w:rPr>
              <w:t>7</w:t>
            </w:r>
          </w:p>
        </w:tc>
      </w:tr>
      <w:tr w:rsidR="00A151FC" w:rsidRPr="00875615" w:rsidTr="00BD7D7B">
        <w:tc>
          <w:tcPr>
            <w:tcW w:w="3970" w:type="dxa"/>
          </w:tcPr>
          <w:p w:rsidR="00A151FC" w:rsidRPr="001E6B68" w:rsidRDefault="00A151FC" w:rsidP="00BD7D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6B68">
              <w:rPr>
                <w:rFonts w:ascii="Times New Roman" w:hAnsi="Times New Roman"/>
                <w:bCs/>
                <w:sz w:val="24"/>
                <w:szCs w:val="24"/>
              </w:rPr>
              <w:t>8. Здоровье и еда</w:t>
            </w:r>
          </w:p>
        </w:tc>
        <w:tc>
          <w:tcPr>
            <w:tcW w:w="4391" w:type="dxa"/>
          </w:tcPr>
          <w:p w:rsidR="00A151FC" w:rsidRPr="001E6B68" w:rsidRDefault="00A151FC" w:rsidP="00BD7D7B">
            <w:pPr>
              <w:spacing w:after="0"/>
              <w:rPr>
                <w:rFonts w:ascii="SchoolBookCSanPin" w:hAnsi="SchoolBookCSanPin"/>
                <w:sz w:val="24"/>
                <w:szCs w:val="24"/>
              </w:rPr>
            </w:pPr>
            <w:r w:rsidRPr="001E6B68">
              <w:rPr>
                <w:rFonts w:ascii="Times New Roman" w:hAnsi="Times New Roman"/>
                <w:spacing w:val="-2"/>
                <w:sz w:val="24"/>
                <w:szCs w:val="24"/>
              </w:rPr>
              <w:t>Самочувствие человека. Фрукты</w:t>
            </w:r>
          </w:p>
        </w:tc>
        <w:tc>
          <w:tcPr>
            <w:tcW w:w="1519" w:type="dxa"/>
          </w:tcPr>
          <w:p w:rsidR="00A151FC" w:rsidRPr="001E6B68" w:rsidRDefault="00A151FC" w:rsidP="00BD7D7B">
            <w:pPr>
              <w:spacing w:after="0" w:line="240" w:lineRule="auto"/>
              <w:jc w:val="center"/>
              <w:rPr>
                <w:rStyle w:val="FontStyle47"/>
                <w:b/>
                <w:bCs/>
                <w:sz w:val="24"/>
                <w:szCs w:val="24"/>
              </w:rPr>
            </w:pPr>
            <w:r w:rsidRPr="001E6B68">
              <w:rPr>
                <w:rStyle w:val="FontStyle47"/>
                <w:bCs/>
                <w:sz w:val="24"/>
                <w:szCs w:val="24"/>
              </w:rPr>
              <w:t>2</w:t>
            </w:r>
          </w:p>
        </w:tc>
      </w:tr>
      <w:tr w:rsidR="00A151FC" w:rsidRPr="00875615" w:rsidTr="00BD7D7B">
        <w:tc>
          <w:tcPr>
            <w:tcW w:w="3970" w:type="dxa"/>
          </w:tcPr>
          <w:p w:rsidR="00A151FC" w:rsidRPr="001E6B68" w:rsidRDefault="00A151FC" w:rsidP="00BD7D7B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E6B68">
              <w:rPr>
                <w:rFonts w:ascii="Times New Roman" w:hAnsi="Times New Roman"/>
                <w:bCs/>
                <w:sz w:val="24"/>
                <w:szCs w:val="24"/>
              </w:rPr>
              <w:t>9. Города и страны. Страны изучаемого языка. Родная страна</w:t>
            </w:r>
          </w:p>
        </w:tc>
        <w:tc>
          <w:tcPr>
            <w:tcW w:w="4391" w:type="dxa"/>
          </w:tcPr>
          <w:p w:rsidR="00A151FC" w:rsidRPr="001E6B68" w:rsidRDefault="00A151FC" w:rsidP="00BD7D7B">
            <w:pPr>
              <w:widowControl w:val="0"/>
              <w:autoSpaceDE w:val="0"/>
              <w:autoSpaceDN w:val="0"/>
              <w:adjustRightInd w:val="0"/>
              <w:spacing w:after="0"/>
              <w:ind w:right="7"/>
              <w:rPr>
                <w:rFonts w:ascii="Times New Roman" w:hAnsi="Times New Roman"/>
                <w:sz w:val="24"/>
                <w:szCs w:val="24"/>
              </w:rPr>
            </w:pPr>
            <w:r w:rsidRPr="001E6B68">
              <w:rPr>
                <w:rFonts w:ascii="Times New Roman" w:hAnsi="Times New Roman"/>
                <w:spacing w:val="-11"/>
                <w:sz w:val="24"/>
                <w:szCs w:val="24"/>
              </w:rPr>
              <w:t>Континенты. Названия некоторых европейских языков. Назва</w:t>
            </w:r>
            <w:r w:rsidRPr="001E6B68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ния государств, </w:t>
            </w:r>
          </w:p>
          <w:p w:rsidR="00A151FC" w:rsidRPr="001E6B68" w:rsidRDefault="00A151FC" w:rsidP="00BD7D7B">
            <w:pPr>
              <w:widowControl w:val="0"/>
              <w:tabs>
                <w:tab w:val="left" w:pos="4144"/>
              </w:tabs>
              <w:autoSpaceDE w:val="0"/>
              <w:autoSpaceDN w:val="0"/>
              <w:adjustRightInd w:val="0"/>
              <w:spacing w:after="0"/>
              <w:ind w:right="319"/>
              <w:rPr>
                <w:rFonts w:ascii="Times New Roman" w:hAnsi="Times New Roman"/>
                <w:sz w:val="24"/>
                <w:szCs w:val="24"/>
              </w:rPr>
            </w:pPr>
            <w:r w:rsidRPr="001E6B68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их флаги. Отдельные достопримечательности России, Британии, Франции. </w:t>
            </w:r>
          </w:p>
          <w:p w:rsidR="00A151FC" w:rsidRPr="001E6B68" w:rsidRDefault="00A151FC" w:rsidP="00BD7D7B">
            <w:pPr>
              <w:spacing w:after="0"/>
              <w:rPr>
                <w:rFonts w:ascii="SchoolBookCSanPin" w:hAnsi="SchoolBookCSanPin"/>
                <w:sz w:val="24"/>
                <w:szCs w:val="24"/>
              </w:rPr>
            </w:pPr>
            <w:r w:rsidRPr="001E6B68">
              <w:rPr>
                <w:rFonts w:ascii="Times New Roman" w:hAnsi="Times New Roman"/>
                <w:spacing w:val="-12"/>
                <w:sz w:val="24"/>
                <w:szCs w:val="24"/>
              </w:rPr>
              <w:t>Символы стран</w:t>
            </w:r>
          </w:p>
        </w:tc>
        <w:tc>
          <w:tcPr>
            <w:tcW w:w="1519" w:type="dxa"/>
          </w:tcPr>
          <w:p w:rsidR="00A151FC" w:rsidRPr="001E6B68" w:rsidRDefault="00A151FC" w:rsidP="00BD7D7B">
            <w:pPr>
              <w:spacing w:after="0" w:line="240" w:lineRule="auto"/>
              <w:jc w:val="center"/>
              <w:rPr>
                <w:rStyle w:val="FontStyle47"/>
                <w:b/>
                <w:bCs/>
                <w:sz w:val="24"/>
                <w:szCs w:val="24"/>
              </w:rPr>
            </w:pPr>
            <w:r w:rsidRPr="001E6B68">
              <w:rPr>
                <w:rStyle w:val="FontStyle47"/>
                <w:bCs/>
                <w:sz w:val="24"/>
                <w:szCs w:val="24"/>
              </w:rPr>
              <w:t>2</w:t>
            </w:r>
          </w:p>
        </w:tc>
      </w:tr>
    </w:tbl>
    <w:p w:rsidR="00A151FC" w:rsidRPr="00A770DC" w:rsidRDefault="00A151FC" w:rsidP="000B46EA">
      <w:pPr>
        <w:pStyle w:val="a0"/>
        <w:spacing w:before="100" w:beforeAutospacing="1" w:after="100" w:afterAutospacing="1"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770DC">
        <w:rPr>
          <w:rFonts w:ascii="Times New Roman" w:hAnsi="Times New Roman"/>
          <w:b/>
          <w:color w:val="000000"/>
          <w:sz w:val="24"/>
          <w:szCs w:val="24"/>
        </w:rPr>
        <w:t xml:space="preserve">Планируемые результаты </w:t>
      </w:r>
    </w:p>
    <w:p w:rsidR="00A151FC" w:rsidRPr="00AC2C6D" w:rsidRDefault="00A151FC" w:rsidP="000B46EA">
      <w:pPr>
        <w:shd w:val="clear" w:color="auto" w:fill="FFFFFF"/>
        <w:spacing w:before="250" w:line="240" w:lineRule="auto"/>
        <w:ind w:right="5" w:hanging="14"/>
        <w:jc w:val="both"/>
        <w:rPr>
          <w:rFonts w:ascii="Times New Roman" w:hAnsi="Times New Roman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>Работа по учебно-методическим комплексам "</w:t>
      </w:r>
      <w:r w:rsidRPr="00AC2C6D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Rain</w:t>
      </w: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AC2C6D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bow</w:t>
      </w: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English</w:t>
      </w: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>" призвана обеспечить достижение следующих личностных, метапредметных и предметных результатов.</w:t>
      </w:r>
    </w:p>
    <w:p w:rsidR="00A151FC" w:rsidRDefault="00A151FC" w:rsidP="000B46EA">
      <w:pPr>
        <w:shd w:val="clear" w:color="auto" w:fill="FFFFFF"/>
        <w:spacing w:before="10" w:line="240" w:lineRule="auto"/>
        <w:jc w:val="both"/>
        <w:rPr>
          <w:rFonts w:ascii="Times New Roman" w:hAnsi="Times New Roman"/>
          <w:sz w:val="24"/>
          <w:szCs w:val="24"/>
        </w:rPr>
      </w:pPr>
      <w:r w:rsidRPr="00AC2C6D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>Личностные результаты</w:t>
      </w:r>
    </w:p>
    <w:p w:rsidR="00A151FC" w:rsidRPr="00AC2C6D" w:rsidRDefault="00A151FC" w:rsidP="000B46EA">
      <w:pPr>
        <w:shd w:val="clear" w:color="auto" w:fill="FFFFFF"/>
        <w:spacing w:before="10" w:line="240" w:lineRule="auto"/>
        <w:jc w:val="both"/>
        <w:rPr>
          <w:rFonts w:ascii="Times New Roman" w:hAnsi="Times New Roman"/>
          <w:sz w:val="24"/>
          <w:szCs w:val="24"/>
        </w:rPr>
      </w:pPr>
      <w:r w:rsidRPr="00AC2C6D">
        <w:rPr>
          <w:rFonts w:ascii="Times New Roman" w:hAnsi="Times New Roman"/>
          <w:b/>
          <w:bCs/>
          <w:color w:val="000000"/>
          <w:spacing w:val="4"/>
          <w:sz w:val="24"/>
          <w:szCs w:val="24"/>
        </w:rPr>
        <w:t xml:space="preserve">В </w:t>
      </w:r>
      <w:r w:rsidRPr="00AC2C6D">
        <w:rPr>
          <w:rFonts w:ascii="Times New Roman" w:hAnsi="Times New Roman"/>
          <w:color w:val="000000"/>
          <w:spacing w:val="4"/>
          <w:sz w:val="24"/>
          <w:szCs w:val="24"/>
        </w:rPr>
        <w:t xml:space="preserve">результате изучения английского языка в начальной </w:t>
      </w: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t xml:space="preserve">школе у учащихся будут сформированы первоначальные </w:t>
      </w:r>
      <w:r w:rsidRPr="00AC2C6D">
        <w:rPr>
          <w:rFonts w:ascii="Times New Roman" w:hAnsi="Times New Roman"/>
          <w:color w:val="000000"/>
          <w:spacing w:val="13"/>
          <w:sz w:val="24"/>
          <w:szCs w:val="24"/>
        </w:rPr>
        <w:t xml:space="preserve">представления о роли и значимости английского языка </w:t>
      </w: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t>в жизни современного человека и его важности для совре</w:t>
      </w: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softHyphen/>
        <w:t xml:space="preserve">менного поликультурного мира. Школьники приобретают </w:t>
      </w:r>
      <w:r w:rsidRPr="00AC2C6D">
        <w:rPr>
          <w:rFonts w:ascii="Times New Roman" w:hAnsi="Times New Roman"/>
          <w:color w:val="000000"/>
          <w:spacing w:val="4"/>
          <w:sz w:val="24"/>
          <w:szCs w:val="24"/>
        </w:rPr>
        <w:t xml:space="preserve">начальный опыт использования иностранного языка как </w:t>
      </w: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 xml:space="preserve">средства межкультурного общения, как нового инструмента </w:t>
      </w: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t>познания мира и культуры других народов, осознают лич</w:t>
      </w: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softHyphen/>
        <w:t>ностный смысл овладения иностранным языком. Содержа</w:t>
      </w: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t>ние учебно-методических комплексов "</w:t>
      </w:r>
      <w:r w:rsidRPr="00AC2C6D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Rainbow</w:t>
      </w: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pacing w:val="1"/>
          <w:sz w:val="24"/>
          <w:szCs w:val="24"/>
          <w:lang w:val="en-US"/>
        </w:rPr>
        <w:t>English</w:t>
      </w: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t>" по</w:t>
      </w: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AC2C6D">
        <w:rPr>
          <w:rFonts w:ascii="Times New Roman" w:hAnsi="Times New Roman"/>
          <w:color w:val="000000"/>
          <w:spacing w:val="15"/>
          <w:sz w:val="24"/>
          <w:szCs w:val="24"/>
        </w:rPr>
        <w:t xml:space="preserve">зволяет заложить основы коммуникативной культуры </w:t>
      </w: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t xml:space="preserve">у младших школьников. Они учатся самостоятельно ставить </w:t>
      </w:r>
      <w:r w:rsidRPr="00AC2C6D">
        <w:rPr>
          <w:rFonts w:ascii="Times New Roman" w:hAnsi="Times New Roman"/>
          <w:color w:val="000000"/>
          <w:spacing w:val="5"/>
          <w:sz w:val="24"/>
          <w:szCs w:val="24"/>
        </w:rPr>
        <w:t xml:space="preserve">и решать личностно-значимые коммуникативные задачи, </w:t>
      </w:r>
      <w:r w:rsidRPr="00AC2C6D">
        <w:rPr>
          <w:rFonts w:ascii="Times New Roman" w:hAnsi="Times New Roman"/>
          <w:color w:val="000000"/>
          <w:sz w:val="24"/>
          <w:szCs w:val="24"/>
        </w:rPr>
        <w:t>при этом адекватно используя имеющиеся речевые и нерече</w:t>
      </w:r>
      <w:r w:rsidRPr="00AC2C6D">
        <w:rPr>
          <w:rFonts w:ascii="Times New Roman" w:hAnsi="Times New Roman"/>
          <w:color w:val="000000"/>
          <w:sz w:val="24"/>
          <w:szCs w:val="24"/>
        </w:rPr>
        <w:softHyphen/>
      </w: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t>вые средства, соблюдая речевой этикет. Содержание обуче</w:t>
      </w: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>ния представлено в учебно-методических комплексах зани</w:t>
      </w: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softHyphen/>
        <w:t xml:space="preserve">мательно и наглядно, с учетом возрастных особенностей младших школьников. Работа по УМК данной серии будет </w:t>
      </w:r>
      <w:r w:rsidRPr="00AC2C6D">
        <w:rPr>
          <w:rFonts w:ascii="Times New Roman" w:hAnsi="Times New Roman"/>
          <w:color w:val="000000"/>
          <w:sz w:val="24"/>
          <w:szCs w:val="24"/>
        </w:rPr>
        <w:t>способствовать дальнейшему формированию у учащихся ин</w:t>
      </w:r>
      <w:r w:rsidRPr="00AC2C6D">
        <w:rPr>
          <w:rFonts w:ascii="Times New Roman" w:hAnsi="Times New Roman"/>
          <w:color w:val="000000"/>
          <w:sz w:val="24"/>
          <w:szCs w:val="24"/>
        </w:rPr>
        <w:softHyphen/>
      </w:r>
      <w:r w:rsidRPr="00AC2C6D">
        <w:rPr>
          <w:rFonts w:ascii="Times New Roman" w:hAnsi="Times New Roman"/>
          <w:color w:val="000000"/>
          <w:spacing w:val="4"/>
          <w:sz w:val="24"/>
          <w:szCs w:val="24"/>
        </w:rPr>
        <w:t xml:space="preserve">тереса к английскому языку, к истории и культуре страны </w:t>
      </w:r>
      <w:r w:rsidRPr="00AC2C6D">
        <w:rPr>
          <w:rFonts w:ascii="Times New Roman" w:hAnsi="Times New Roman"/>
          <w:color w:val="000000"/>
          <w:spacing w:val="-1"/>
          <w:sz w:val="24"/>
          <w:szCs w:val="24"/>
        </w:rPr>
        <w:t>изучаемого языка. Это будет способствовать развитию позна</w:t>
      </w:r>
      <w:r w:rsidRPr="00AC2C6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>вательных мотивов, поможет усилить желание изучать ино</w:t>
      </w: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softHyphen/>
        <w:t>странный язык в будущем.</w:t>
      </w:r>
    </w:p>
    <w:p w:rsidR="00A151FC" w:rsidRPr="00AC2C6D" w:rsidRDefault="00A151FC" w:rsidP="000B46EA">
      <w:pPr>
        <w:shd w:val="clear" w:color="auto" w:fill="FFFFFF"/>
        <w:spacing w:before="5" w:line="240" w:lineRule="auto"/>
        <w:ind w:right="14"/>
        <w:jc w:val="both"/>
        <w:rPr>
          <w:rFonts w:ascii="Times New Roman" w:hAnsi="Times New Roman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t>Ожидается, что выпускники начальной школы смогут де</w:t>
      </w: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softHyphen/>
        <w:t>монстрировать следующие результаты в освоении иностран</w:t>
      </w: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softHyphen/>
      </w: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t>ного языка.</w:t>
      </w:r>
    </w:p>
    <w:p w:rsidR="00A151FC" w:rsidRPr="00AC2C6D" w:rsidRDefault="00A151FC" w:rsidP="000B46EA">
      <w:pPr>
        <w:shd w:val="clear" w:color="auto" w:fill="FFFFFF"/>
        <w:spacing w:before="72" w:line="240" w:lineRule="auto"/>
        <w:ind w:right="3379"/>
        <w:jc w:val="both"/>
        <w:rPr>
          <w:rFonts w:ascii="Times New Roman" w:hAnsi="Times New Roman"/>
          <w:sz w:val="24"/>
          <w:szCs w:val="24"/>
        </w:rPr>
      </w:pPr>
      <w:r w:rsidRPr="00AC2C6D">
        <w:rPr>
          <w:rFonts w:ascii="Times New Roman" w:hAnsi="Times New Roman"/>
          <w:b/>
          <w:bCs/>
          <w:color w:val="000000"/>
          <w:spacing w:val="-6"/>
          <w:sz w:val="24"/>
          <w:szCs w:val="24"/>
        </w:rPr>
        <w:t xml:space="preserve">Речевая компетенция </w:t>
      </w:r>
      <w:r>
        <w:rPr>
          <w:rFonts w:ascii="Times New Roman" w:hAnsi="Times New Roman"/>
          <w:b/>
          <w:bCs/>
          <w:color w:val="000000"/>
          <w:spacing w:val="-6"/>
          <w:sz w:val="24"/>
          <w:szCs w:val="24"/>
        </w:rPr>
        <w:t>.</w:t>
      </w:r>
      <w:r w:rsidRPr="00AC2C6D">
        <w:rPr>
          <w:rFonts w:ascii="Times New Roman" w:hAnsi="Times New Roman"/>
          <w:b/>
          <w:bCs/>
          <w:i/>
          <w:iCs/>
          <w:color w:val="000000"/>
          <w:spacing w:val="1"/>
          <w:w w:val="109"/>
          <w:sz w:val="24"/>
          <w:szCs w:val="24"/>
        </w:rPr>
        <w:t>Говорение</w:t>
      </w:r>
    </w:p>
    <w:p w:rsidR="00A151FC" w:rsidRPr="00AC2C6D" w:rsidRDefault="00A151FC" w:rsidP="000B46EA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t>Выпускник научится:</w:t>
      </w:r>
    </w:p>
    <w:p w:rsidR="00A151FC" w:rsidRPr="00AC2C6D" w:rsidRDefault="00A151FC" w:rsidP="000B46EA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101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t>участвовать в элементарных диалогах (этикетном, диа</w:t>
      </w: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softHyphen/>
        <w:t>логе-расспросе, диалоге-побуждении), соблюдая нормы речевого этикета, принятые в англоязычных странах;</w:t>
      </w:r>
    </w:p>
    <w:p w:rsidR="00A151FC" w:rsidRPr="00AC2C6D" w:rsidRDefault="00A151FC" w:rsidP="000B46EA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t>составлять  небольшое  описание  предмета,  картинки,</w:t>
      </w: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>персонажа;</w:t>
      </w:r>
    </w:p>
    <w:p w:rsidR="00A151FC" w:rsidRPr="00AC2C6D" w:rsidRDefault="00A151FC" w:rsidP="000B46EA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z w:val="24"/>
          <w:szCs w:val="24"/>
        </w:rPr>
        <w:t>рассказывать о себе, своей семье, друге;</w:t>
      </w:r>
    </w:p>
    <w:p w:rsidR="00A151FC" w:rsidRPr="00AC2C6D" w:rsidRDefault="00A151FC" w:rsidP="000B46EA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>кратко излагать содержание прочитанного текста.</w:t>
      </w:r>
    </w:p>
    <w:p w:rsidR="00A151FC" w:rsidRPr="00AC2C6D" w:rsidRDefault="00A151FC" w:rsidP="000B46EA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t>Выпускник научится:</w:t>
      </w:r>
    </w:p>
    <w:p w:rsidR="00A151FC" w:rsidRPr="00AC2C6D" w:rsidRDefault="00A151FC" w:rsidP="000B46EA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5"/>
          <w:sz w:val="24"/>
          <w:szCs w:val="24"/>
        </w:rPr>
        <w:t>понимать на слух речь учителя и одноклассников при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pacing w:val="-1"/>
          <w:sz w:val="24"/>
          <w:szCs w:val="24"/>
        </w:rPr>
        <w:t>непосредственном общении и вербально / невербально реаги</w:t>
      </w:r>
      <w:r w:rsidRPr="00AC2C6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t>ровать на услышанное;</w:t>
      </w:r>
    </w:p>
    <w:p w:rsidR="00A151FC" w:rsidRPr="00AC2C6D" w:rsidRDefault="00A151FC" w:rsidP="000B46EA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t>понимать основное содержание небольших сообщений,</w:t>
      </w:r>
      <w:r w:rsidRPr="00AC2C6D">
        <w:rPr>
          <w:rFonts w:ascii="Times New Roman" w:hAnsi="Times New Roman"/>
          <w:color w:val="000000"/>
          <w:sz w:val="24"/>
          <w:szCs w:val="24"/>
        </w:rPr>
        <w:t>рассказов, сказок в аудиозаписи, построенных в основном на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>знакомом языковом материале;</w:t>
      </w:r>
    </w:p>
    <w:p w:rsidR="00A151FC" w:rsidRPr="00AC2C6D" w:rsidRDefault="00A151FC" w:rsidP="00F844B3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t>использовать зрительные опоры при восприятии на слух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>текстов, содержащих незнакомые слова.</w:t>
      </w:r>
    </w:p>
    <w:p w:rsidR="00A151FC" w:rsidRPr="00AC2C6D" w:rsidRDefault="00A151FC" w:rsidP="00F844B3">
      <w:pPr>
        <w:shd w:val="clear" w:color="auto" w:fill="FFFFFF"/>
        <w:spacing w:before="29" w:line="240" w:lineRule="auto"/>
        <w:rPr>
          <w:rFonts w:ascii="Times New Roman" w:hAnsi="Times New Roman"/>
          <w:sz w:val="24"/>
          <w:szCs w:val="24"/>
        </w:rPr>
      </w:pPr>
      <w:r w:rsidRPr="00AC2C6D">
        <w:rPr>
          <w:rFonts w:ascii="Times New Roman" w:hAnsi="Times New Roman"/>
          <w:b/>
          <w:bCs/>
          <w:i/>
          <w:iCs/>
          <w:color w:val="000000"/>
          <w:spacing w:val="-7"/>
          <w:w w:val="110"/>
          <w:sz w:val="24"/>
          <w:szCs w:val="24"/>
        </w:rPr>
        <w:t>Чтение</w:t>
      </w:r>
    </w:p>
    <w:p w:rsidR="00A151FC" w:rsidRPr="00AC2C6D" w:rsidRDefault="00A151FC" w:rsidP="000B46EA">
      <w:pPr>
        <w:shd w:val="clear" w:color="auto" w:fill="FFFFFF"/>
        <w:spacing w:before="14" w:line="240" w:lineRule="auto"/>
        <w:jc w:val="both"/>
        <w:rPr>
          <w:rFonts w:ascii="Times New Roman" w:hAnsi="Times New Roman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t>Выпускник научится:</w:t>
      </w:r>
    </w:p>
    <w:p w:rsidR="00A151FC" w:rsidRPr="00AC2C6D" w:rsidRDefault="00A151FC" w:rsidP="000B46EA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t>соотносить графический образ английского слова с его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z w:val="24"/>
          <w:szCs w:val="24"/>
        </w:rPr>
        <w:t>звуковым образом;</w:t>
      </w:r>
    </w:p>
    <w:p w:rsidR="00A151FC" w:rsidRPr="00AC2C6D" w:rsidRDefault="00A151FC" w:rsidP="000B46EA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t>читать вслух небольшой текст, построенный на изучен</w:t>
      </w: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softHyphen/>
        <w:t>ном языковом материале, соблюдая правила произношения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z w:val="24"/>
          <w:szCs w:val="24"/>
        </w:rPr>
        <w:t>и соответствующую интонацию;</w:t>
      </w:r>
    </w:p>
    <w:p w:rsidR="00A151FC" w:rsidRPr="00AC2C6D" w:rsidRDefault="00A151FC" w:rsidP="000B46EA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7"/>
          <w:sz w:val="24"/>
          <w:szCs w:val="24"/>
        </w:rPr>
        <w:t>читать  про себя и понимать содержание небольшого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z w:val="24"/>
          <w:szCs w:val="24"/>
        </w:rPr>
        <w:t>текста, построенного в основном на изученном языковом ма</w:t>
      </w:r>
      <w:r w:rsidRPr="00AC2C6D">
        <w:rPr>
          <w:rFonts w:ascii="Times New Roman" w:hAnsi="Times New Roman"/>
          <w:color w:val="000000"/>
          <w:sz w:val="24"/>
          <w:szCs w:val="24"/>
        </w:rPr>
        <w:softHyphen/>
      </w: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t>териале;</w:t>
      </w:r>
    </w:p>
    <w:p w:rsidR="00A151FC" w:rsidRPr="00AC2C6D" w:rsidRDefault="00A151FC" w:rsidP="000B46EA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z w:val="24"/>
          <w:szCs w:val="24"/>
        </w:rPr>
        <w:t>находить в тексте необходимую информацию в процессе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t>чтения.</w:t>
      </w:r>
    </w:p>
    <w:p w:rsidR="00A151FC" w:rsidRPr="00AC2C6D" w:rsidRDefault="00A151FC" w:rsidP="000B46EA">
      <w:pPr>
        <w:shd w:val="clear" w:color="auto" w:fill="FFFFFF"/>
        <w:spacing w:before="29" w:line="240" w:lineRule="auto"/>
        <w:jc w:val="both"/>
        <w:rPr>
          <w:rFonts w:ascii="Times New Roman" w:hAnsi="Times New Roman"/>
          <w:sz w:val="24"/>
          <w:szCs w:val="24"/>
        </w:rPr>
      </w:pPr>
      <w:r w:rsidRPr="00AC2C6D">
        <w:rPr>
          <w:rFonts w:ascii="Times New Roman" w:hAnsi="Times New Roman"/>
          <w:b/>
          <w:bCs/>
          <w:i/>
          <w:iCs/>
          <w:color w:val="000000"/>
          <w:spacing w:val="-1"/>
          <w:w w:val="110"/>
          <w:sz w:val="24"/>
          <w:szCs w:val="24"/>
        </w:rPr>
        <w:t>Письмо и письменная речь</w:t>
      </w:r>
    </w:p>
    <w:p w:rsidR="00A151FC" w:rsidRPr="00AC2C6D" w:rsidRDefault="00A151FC" w:rsidP="000B46EA">
      <w:pPr>
        <w:shd w:val="clear" w:color="auto" w:fill="FFFFFF"/>
        <w:spacing w:before="5" w:line="240" w:lineRule="auto"/>
        <w:jc w:val="both"/>
        <w:rPr>
          <w:rFonts w:ascii="Times New Roman" w:hAnsi="Times New Roman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t>Выпускник научится:</w:t>
      </w:r>
    </w:p>
    <w:p w:rsidR="00A151FC" w:rsidRPr="00AC2C6D" w:rsidRDefault="00A151FC" w:rsidP="000B46EA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-1"/>
          <w:sz w:val="24"/>
          <w:szCs w:val="24"/>
        </w:rPr>
        <w:t>выписывать из текста слова, словосочетания и предложе</w:t>
      </w: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t>ния;</w:t>
      </w:r>
    </w:p>
    <w:p w:rsidR="00A151FC" w:rsidRPr="00AC2C6D" w:rsidRDefault="00A151FC" w:rsidP="000B46EA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-2"/>
          <w:sz w:val="24"/>
          <w:szCs w:val="24"/>
        </w:rPr>
        <w:t>в письменной форме кратко отвечать на вопросы к тексту;</w:t>
      </w:r>
    </w:p>
    <w:p w:rsidR="00A151FC" w:rsidRPr="00AC2C6D" w:rsidRDefault="00A151FC" w:rsidP="000B46EA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-1"/>
          <w:sz w:val="24"/>
          <w:szCs w:val="24"/>
        </w:rPr>
        <w:t>писать поздравительную открытку (с опорой на образец);</w:t>
      </w:r>
    </w:p>
    <w:p w:rsidR="00A151FC" w:rsidRPr="00AC2C6D" w:rsidRDefault="00A151FC" w:rsidP="000B46EA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5"/>
          <w:sz w:val="24"/>
          <w:szCs w:val="24"/>
        </w:rPr>
        <w:t>писать по образцу краткое письмо зарубежному другу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pacing w:val="-2"/>
          <w:sz w:val="24"/>
          <w:szCs w:val="24"/>
        </w:rPr>
        <w:t>(с опорой на образец).</w:t>
      </w:r>
    </w:p>
    <w:p w:rsidR="00A151FC" w:rsidRPr="00AC2C6D" w:rsidRDefault="00A151FC" w:rsidP="000B46EA">
      <w:pPr>
        <w:shd w:val="clear" w:color="auto" w:fill="FFFFFF"/>
        <w:spacing w:before="67" w:line="240" w:lineRule="auto"/>
        <w:jc w:val="both"/>
        <w:rPr>
          <w:rFonts w:ascii="Times New Roman" w:hAnsi="Times New Roman"/>
          <w:sz w:val="24"/>
          <w:szCs w:val="24"/>
        </w:rPr>
      </w:pPr>
      <w:r w:rsidRPr="00AC2C6D">
        <w:rPr>
          <w:rFonts w:ascii="Times New Roman" w:hAnsi="Times New Roman"/>
          <w:b/>
          <w:bCs/>
          <w:color w:val="000000"/>
          <w:spacing w:val="-5"/>
          <w:sz w:val="24"/>
          <w:szCs w:val="24"/>
        </w:rPr>
        <w:t>Языковая компетенция</w:t>
      </w:r>
    </w:p>
    <w:p w:rsidR="00A151FC" w:rsidRPr="00AC2C6D" w:rsidRDefault="00A151FC" w:rsidP="000B46EA">
      <w:pPr>
        <w:shd w:val="clear" w:color="auto" w:fill="FFFFFF"/>
        <w:spacing w:before="10" w:line="240" w:lineRule="auto"/>
        <w:jc w:val="both"/>
        <w:rPr>
          <w:rFonts w:ascii="Times New Roman" w:hAnsi="Times New Roman"/>
          <w:sz w:val="24"/>
          <w:szCs w:val="24"/>
        </w:rPr>
      </w:pPr>
      <w:r w:rsidRPr="00AC2C6D">
        <w:rPr>
          <w:rFonts w:ascii="Times New Roman" w:hAnsi="Times New Roman"/>
          <w:b/>
          <w:bCs/>
          <w:i/>
          <w:iCs/>
          <w:color w:val="000000"/>
          <w:spacing w:val="1"/>
          <w:w w:val="110"/>
          <w:sz w:val="24"/>
          <w:szCs w:val="24"/>
        </w:rPr>
        <w:t>Графика, каллиграфия, орфография</w:t>
      </w:r>
    </w:p>
    <w:p w:rsidR="00A151FC" w:rsidRPr="00AC2C6D" w:rsidRDefault="00A151FC" w:rsidP="000B46EA">
      <w:pPr>
        <w:shd w:val="clear" w:color="auto" w:fill="FFFFFF"/>
        <w:spacing w:before="5" w:line="240" w:lineRule="auto"/>
        <w:jc w:val="both"/>
        <w:rPr>
          <w:rFonts w:ascii="Times New Roman" w:hAnsi="Times New Roman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t>Выпускник начальной школы научится:</w:t>
      </w:r>
    </w:p>
    <w:p w:rsidR="00A151FC" w:rsidRPr="00AC2C6D" w:rsidRDefault="00A151FC" w:rsidP="00F844B3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4"/>
          <w:sz w:val="24"/>
          <w:szCs w:val="24"/>
        </w:rPr>
        <w:t>воспроизводить  графически  и  каллиграфически  кор</w:t>
      </w:r>
      <w:r w:rsidRPr="00AC2C6D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AC2C6D">
        <w:rPr>
          <w:rFonts w:ascii="Times New Roman" w:hAnsi="Times New Roman"/>
          <w:color w:val="000000"/>
          <w:sz w:val="24"/>
          <w:szCs w:val="24"/>
        </w:rPr>
        <w:t>ректно все буквы английского алфавита (полупечатное напи</w:t>
      </w:r>
      <w:r w:rsidRPr="00AC2C6D">
        <w:rPr>
          <w:rFonts w:ascii="Times New Roman" w:hAnsi="Times New Roman"/>
          <w:color w:val="000000"/>
          <w:sz w:val="24"/>
          <w:szCs w:val="24"/>
        </w:rPr>
        <w:softHyphen/>
        <w:t xml:space="preserve">сание букв, буквосочетаний, </w:t>
      </w:r>
      <w:r>
        <w:rPr>
          <w:rFonts w:ascii="Times New Roman" w:hAnsi="Times New Roman"/>
          <w:color w:val="000000"/>
          <w:sz w:val="24"/>
          <w:szCs w:val="24"/>
        </w:rPr>
        <w:t>слов); устанавливать звуко-бук</w:t>
      </w:r>
      <w:r w:rsidRPr="00AC2C6D">
        <w:rPr>
          <w:rFonts w:ascii="Times New Roman" w:hAnsi="Times New Roman"/>
          <w:color w:val="000000"/>
          <w:sz w:val="24"/>
          <w:szCs w:val="24"/>
        </w:rPr>
        <w:t>венные соответствия;</w:t>
      </w:r>
    </w:p>
    <w:p w:rsidR="00A151FC" w:rsidRPr="00AC2C6D" w:rsidRDefault="00A151FC" w:rsidP="000B46EA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4"/>
          <w:sz w:val="24"/>
          <w:szCs w:val="24"/>
        </w:rPr>
        <w:t>пользоваться английским алфавитом, знать последова</w:t>
      </w:r>
      <w:r w:rsidRPr="00AC2C6D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AC2C6D">
        <w:rPr>
          <w:rFonts w:ascii="Times New Roman" w:hAnsi="Times New Roman"/>
          <w:color w:val="000000"/>
          <w:spacing w:val="-1"/>
          <w:sz w:val="24"/>
          <w:szCs w:val="24"/>
        </w:rPr>
        <w:t>тельность букв в нем;</w:t>
      </w:r>
    </w:p>
    <w:p w:rsidR="00A151FC" w:rsidRPr="00AC2C6D" w:rsidRDefault="00A151FC" w:rsidP="000B46EA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>списывать текст;</w:t>
      </w:r>
    </w:p>
    <w:p w:rsidR="00A151FC" w:rsidRPr="00AC2C6D" w:rsidRDefault="00A151FC" w:rsidP="000B46EA">
      <w:pPr>
        <w:widowControl w:val="0"/>
        <w:numPr>
          <w:ilvl w:val="0"/>
          <w:numId w:val="4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4"/>
          <w:sz w:val="24"/>
          <w:szCs w:val="24"/>
        </w:rPr>
        <w:t>отличать  буквы  от  знаков  транскрипции;  вычленять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t>значок апострофа;</w:t>
      </w:r>
    </w:p>
    <w:p w:rsidR="00A151FC" w:rsidRPr="00AC2C6D" w:rsidRDefault="00A151FC" w:rsidP="000B46EA">
      <w:pPr>
        <w:widowControl w:val="0"/>
        <w:numPr>
          <w:ilvl w:val="0"/>
          <w:numId w:val="7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>сравнивать и анализировать буквосочетания английско</w:t>
      </w: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t>го языка;</w:t>
      </w:r>
    </w:p>
    <w:p w:rsidR="00A151FC" w:rsidRPr="00AC2C6D" w:rsidRDefault="00A151FC" w:rsidP="000B46EA">
      <w:pPr>
        <w:widowControl w:val="0"/>
        <w:numPr>
          <w:ilvl w:val="0"/>
          <w:numId w:val="7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z w:val="24"/>
          <w:szCs w:val="24"/>
        </w:rPr>
        <w:t>группировать слова в соответствии с изученными прави</w:t>
      </w:r>
      <w:r w:rsidRPr="00AC2C6D">
        <w:rPr>
          <w:rFonts w:ascii="Times New Roman" w:hAnsi="Times New Roman"/>
          <w:color w:val="000000"/>
          <w:sz w:val="24"/>
          <w:szCs w:val="24"/>
        </w:rPr>
        <w:softHyphen/>
      </w: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t>лами чтения;</w:t>
      </w:r>
    </w:p>
    <w:p w:rsidR="00A151FC" w:rsidRPr="00AC2C6D" w:rsidRDefault="00A151FC" w:rsidP="000B46EA">
      <w:pPr>
        <w:widowControl w:val="0"/>
        <w:numPr>
          <w:ilvl w:val="0"/>
          <w:numId w:val="7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>оформлять орфографически наиболее употребительные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t>слова (активный словарь).</w:t>
      </w:r>
    </w:p>
    <w:p w:rsidR="00A151FC" w:rsidRPr="00AC2C6D" w:rsidRDefault="00A151FC" w:rsidP="000B46EA">
      <w:pPr>
        <w:shd w:val="clear" w:color="auto" w:fill="FFFFFF"/>
        <w:spacing w:before="24" w:line="240" w:lineRule="auto"/>
        <w:ind w:left="288"/>
        <w:jc w:val="both"/>
        <w:rPr>
          <w:rFonts w:ascii="Times New Roman" w:hAnsi="Times New Roman"/>
          <w:sz w:val="24"/>
          <w:szCs w:val="24"/>
        </w:rPr>
      </w:pPr>
      <w:r w:rsidRPr="00AC2C6D">
        <w:rPr>
          <w:rFonts w:ascii="Times New Roman" w:hAnsi="Times New Roman"/>
          <w:b/>
          <w:bCs/>
          <w:i/>
          <w:iCs/>
          <w:color w:val="000000"/>
          <w:spacing w:val="-1"/>
          <w:w w:val="110"/>
          <w:sz w:val="24"/>
          <w:szCs w:val="24"/>
        </w:rPr>
        <w:t>Фонетическая сторона речи</w:t>
      </w:r>
    </w:p>
    <w:p w:rsidR="00A151FC" w:rsidRPr="00AC2C6D" w:rsidRDefault="00A151FC" w:rsidP="000B46EA">
      <w:pPr>
        <w:shd w:val="clear" w:color="auto" w:fill="FFFFFF"/>
        <w:spacing w:line="24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t>Выпускник научится:</w:t>
      </w:r>
    </w:p>
    <w:p w:rsidR="00A151FC" w:rsidRPr="00AC2C6D" w:rsidRDefault="00A151FC" w:rsidP="00F844B3">
      <w:pPr>
        <w:widowControl w:val="0"/>
        <w:numPr>
          <w:ilvl w:val="0"/>
          <w:numId w:val="7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43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8"/>
          <w:sz w:val="24"/>
          <w:szCs w:val="24"/>
        </w:rPr>
        <w:t>различать на слух и адекватно произносить все звуки</w:t>
      </w:r>
      <w:r>
        <w:rPr>
          <w:rFonts w:ascii="Times New Roman" w:hAnsi="Times New Roman"/>
          <w:color w:val="000000"/>
          <w:spacing w:val="8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pacing w:val="4"/>
          <w:sz w:val="24"/>
          <w:szCs w:val="24"/>
        </w:rPr>
        <w:t>английского языка, соблюдая нормы произношения звуков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pacing w:val="4"/>
          <w:sz w:val="24"/>
          <w:szCs w:val="24"/>
        </w:rPr>
        <w:t>(долгота и краткость гласных, отсутствие оглушения звон</w:t>
      </w:r>
      <w:r w:rsidRPr="00AC2C6D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t>ких согласных в конце слова, отсутствие смягчения соглас</w:t>
      </w: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t>ных перед гласными);</w:t>
      </w:r>
    </w:p>
    <w:p w:rsidR="00A151FC" w:rsidRPr="00AC2C6D" w:rsidRDefault="00A151FC" w:rsidP="000B46EA">
      <w:pPr>
        <w:widowControl w:val="0"/>
        <w:numPr>
          <w:ilvl w:val="0"/>
          <w:numId w:val="7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t>находить в тексте слова с заданным звуком;</w:t>
      </w:r>
    </w:p>
    <w:p w:rsidR="00A151FC" w:rsidRPr="00AC2C6D" w:rsidRDefault="00A151FC" w:rsidP="000B46EA">
      <w:pPr>
        <w:widowControl w:val="0"/>
        <w:numPr>
          <w:ilvl w:val="0"/>
          <w:numId w:val="7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>вычленять дифтонги;</w:t>
      </w:r>
    </w:p>
    <w:p w:rsidR="00A151FC" w:rsidRPr="00AC2C6D" w:rsidRDefault="00A151FC" w:rsidP="000B46EA">
      <w:pPr>
        <w:widowControl w:val="0"/>
        <w:numPr>
          <w:ilvl w:val="0"/>
          <w:numId w:val="7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z w:val="24"/>
          <w:szCs w:val="24"/>
        </w:rPr>
        <w:t>соблюдать правильное ударение в изолированном слове,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>фразе, не ставить ударение на служебных словах (артиклях,</w:t>
      </w: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t>предлогах, союзах);</w:t>
      </w:r>
    </w:p>
    <w:p w:rsidR="00A151FC" w:rsidRPr="00AC2C6D" w:rsidRDefault="00A151FC" w:rsidP="000B46EA">
      <w:pPr>
        <w:widowControl w:val="0"/>
        <w:numPr>
          <w:ilvl w:val="0"/>
          <w:numId w:val="7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-1"/>
          <w:sz w:val="24"/>
          <w:szCs w:val="24"/>
        </w:rPr>
        <w:t>соблюдать  основные   ритмико-интонационные   особен</w:t>
      </w:r>
      <w:r w:rsidRPr="00AC2C6D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>ности предложений (повествовательное, побудительное, об</w:t>
      </w: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t>щий и специальные вопросы);</w:t>
      </w:r>
    </w:p>
    <w:p w:rsidR="00A151FC" w:rsidRPr="00AC2C6D" w:rsidRDefault="00A151FC" w:rsidP="000B46EA">
      <w:pPr>
        <w:widowControl w:val="0"/>
        <w:numPr>
          <w:ilvl w:val="0"/>
          <w:numId w:val="7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10"/>
          <w:sz w:val="24"/>
          <w:szCs w:val="24"/>
        </w:rPr>
        <w:t>членить предложения на смысловые группы и инто</w:t>
      </w: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t>национно оформлять их;</w:t>
      </w:r>
    </w:p>
    <w:p w:rsidR="00A151FC" w:rsidRPr="00AC2C6D" w:rsidRDefault="00A151FC" w:rsidP="000B46EA">
      <w:pPr>
        <w:widowControl w:val="0"/>
        <w:numPr>
          <w:ilvl w:val="0"/>
          <w:numId w:val="7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>различать   коммуникативные   типы   предложений   по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>интонации;</w:t>
      </w:r>
    </w:p>
    <w:p w:rsidR="00A151FC" w:rsidRPr="00AC2C6D" w:rsidRDefault="00A151FC" w:rsidP="000B46EA">
      <w:pPr>
        <w:widowControl w:val="0"/>
        <w:numPr>
          <w:ilvl w:val="0"/>
          <w:numId w:val="7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7"/>
          <w:sz w:val="24"/>
          <w:szCs w:val="24"/>
        </w:rPr>
        <w:t>соотносить изучаемые слова с их транскрипционным</w:t>
      </w:r>
      <w:r>
        <w:rPr>
          <w:rFonts w:ascii="Times New Roman" w:hAnsi="Times New Roman"/>
          <w:color w:val="000000"/>
          <w:spacing w:val="7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>изображением.</w:t>
      </w:r>
    </w:p>
    <w:p w:rsidR="00A151FC" w:rsidRPr="00AC2C6D" w:rsidRDefault="00A151FC" w:rsidP="000B46EA">
      <w:pPr>
        <w:shd w:val="clear" w:color="auto" w:fill="FFFFFF"/>
        <w:spacing w:before="24" w:line="240" w:lineRule="auto"/>
        <w:jc w:val="both"/>
        <w:rPr>
          <w:rFonts w:ascii="Times New Roman" w:hAnsi="Times New Roman"/>
          <w:sz w:val="24"/>
          <w:szCs w:val="24"/>
        </w:rPr>
      </w:pPr>
      <w:r w:rsidRPr="00AC2C6D">
        <w:rPr>
          <w:rFonts w:ascii="Times New Roman" w:hAnsi="Times New Roman"/>
          <w:b/>
          <w:bCs/>
          <w:i/>
          <w:iCs/>
          <w:color w:val="000000"/>
          <w:spacing w:val="1"/>
          <w:w w:val="110"/>
          <w:sz w:val="24"/>
          <w:szCs w:val="24"/>
        </w:rPr>
        <w:t>Лексическая сторона речи</w:t>
      </w:r>
    </w:p>
    <w:p w:rsidR="00A151FC" w:rsidRPr="00AC2C6D" w:rsidRDefault="00A151FC" w:rsidP="000B46EA">
      <w:pPr>
        <w:shd w:val="clear" w:color="auto" w:fill="FFFFFF"/>
        <w:spacing w:before="10" w:line="240" w:lineRule="auto"/>
        <w:jc w:val="both"/>
        <w:rPr>
          <w:rFonts w:ascii="Times New Roman" w:hAnsi="Times New Roman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t>Выпускник научится:</w:t>
      </w:r>
    </w:p>
    <w:p w:rsidR="00A151FC" w:rsidRPr="00AC2C6D" w:rsidRDefault="00A151FC" w:rsidP="000B46EA">
      <w:pPr>
        <w:widowControl w:val="0"/>
        <w:numPr>
          <w:ilvl w:val="0"/>
          <w:numId w:val="7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t>узнавать в письменном и устном тексте, воспроизводить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t>и употреблять в речи лексические единицы (приблизительно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pacing w:val="5"/>
          <w:sz w:val="24"/>
          <w:szCs w:val="24"/>
        </w:rPr>
        <w:t>в объеме 500 единиц), обслуживающие ситуации общения</w:t>
      </w:r>
      <w:r>
        <w:rPr>
          <w:rFonts w:ascii="Times New Roman" w:hAnsi="Times New Roman"/>
          <w:color w:val="000000"/>
          <w:spacing w:val="5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pacing w:val="4"/>
          <w:sz w:val="24"/>
          <w:szCs w:val="24"/>
        </w:rPr>
        <w:t>в  пределах  тематики  начальной  школы,   в  соответствии</w:t>
      </w:r>
      <w:r w:rsidRPr="00AC2C6D">
        <w:rPr>
          <w:rFonts w:ascii="Times New Roman" w:hAnsi="Times New Roman"/>
          <w:color w:val="000000"/>
          <w:spacing w:val="4"/>
          <w:sz w:val="24"/>
          <w:szCs w:val="24"/>
        </w:rPr>
        <w:br/>
      </w: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>с коммуникативной задачей;</w:t>
      </w:r>
    </w:p>
    <w:p w:rsidR="00A151FC" w:rsidRPr="00AC2C6D" w:rsidRDefault="00A151FC" w:rsidP="000B46EA">
      <w:pPr>
        <w:widowControl w:val="0"/>
        <w:numPr>
          <w:ilvl w:val="0"/>
          <w:numId w:val="7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z w:val="24"/>
          <w:szCs w:val="24"/>
        </w:rPr>
        <w:t>использовать в речи простейшие устойчивые словосоче</w:t>
      </w:r>
      <w:r w:rsidRPr="00AC2C6D">
        <w:rPr>
          <w:rFonts w:ascii="Times New Roman" w:hAnsi="Times New Roman"/>
          <w:color w:val="000000"/>
          <w:sz w:val="24"/>
          <w:szCs w:val="24"/>
        </w:rPr>
        <w:softHyphen/>
      </w:r>
      <w:r w:rsidRPr="00AC2C6D">
        <w:rPr>
          <w:rFonts w:ascii="Times New Roman" w:hAnsi="Times New Roman"/>
          <w:color w:val="000000"/>
          <w:spacing w:val="6"/>
          <w:sz w:val="24"/>
          <w:szCs w:val="24"/>
        </w:rPr>
        <w:t>тания, речевые клише, оценочную лексику в соответствии</w:t>
      </w:r>
      <w:r>
        <w:rPr>
          <w:rFonts w:ascii="Times New Roman" w:hAnsi="Times New Roman"/>
          <w:color w:val="000000"/>
          <w:spacing w:val="6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>с коммуникативной задачей;</w:t>
      </w:r>
    </w:p>
    <w:p w:rsidR="00A151FC" w:rsidRPr="00AC2C6D" w:rsidRDefault="00A151FC" w:rsidP="000B46EA">
      <w:pPr>
        <w:widowControl w:val="0"/>
        <w:numPr>
          <w:ilvl w:val="0"/>
          <w:numId w:val="7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5"/>
          <w:sz w:val="24"/>
          <w:szCs w:val="24"/>
        </w:rPr>
        <w:t>использовать в речи элементы речевого этикета, отра</w:t>
      </w:r>
      <w:r w:rsidRPr="00AC2C6D">
        <w:rPr>
          <w:rFonts w:ascii="Times New Roman" w:hAnsi="Times New Roman"/>
          <w:color w:val="000000"/>
          <w:spacing w:val="5"/>
          <w:sz w:val="24"/>
          <w:szCs w:val="24"/>
        </w:rPr>
        <w:softHyphen/>
      </w:r>
      <w:r w:rsidRPr="00AC2C6D">
        <w:rPr>
          <w:rFonts w:ascii="Times New Roman" w:hAnsi="Times New Roman"/>
          <w:color w:val="000000"/>
          <w:spacing w:val="3"/>
          <w:sz w:val="24"/>
          <w:szCs w:val="24"/>
        </w:rPr>
        <w:t>жающие культуру страны изучаемого языка;</w:t>
      </w:r>
    </w:p>
    <w:p w:rsidR="00A151FC" w:rsidRPr="00AC2C6D" w:rsidRDefault="00A151FC" w:rsidP="000B46E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A151FC" w:rsidRPr="00AC2C6D" w:rsidRDefault="00A151FC" w:rsidP="000B46EA">
      <w:pPr>
        <w:widowControl w:val="0"/>
        <w:numPr>
          <w:ilvl w:val="0"/>
          <w:numId w:val="8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-1"/>
          <w:sz w:val="24"/>
          <w:szCs w:val="24"/>
        </w:rPr>
        <w:t>узнавать простые словообразовательные деривационные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pacing w:val="-1"/>
          <w:sz w:val="24"/>
          <w:szCs w:val="24"/>
        </w:rPr>
        <w:t>элементы (суффиксы: -</w:t>
      </w:r>
      <w:r w:rsidRPr="00AC2C6D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er</w:t>
      </w:r>
      <w:r w:rsidRPr="00AC2C6D">
        <w:rPr>
          <w:rFonts w:ascii="Times New Roman" w:hAnsi="Times New Roman"/>
          <w:color w:val="000000"/>
          <w:spacing w:val="-1"/>
          <w:sz w:val="24"/>
          <w:szCs w:val="24"/>
        </w:rPr>
        <w:t>, -</w:t>
      </w:r>
      <w:r w:rsidRPr="00AC2C6D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teen</w:t>
      </w:r>
      <w:r w:rsidRPr="00AC2C6D">
        <w:rPr>
          <w:rFonts w:ascii="Times New Roman" w:hAnsi="Times New Roman"/>
          <w:color w:val="000000"/>
          <w:spacing w:val="-1"/>
          <w:sz w:val="24"/>
          <w:szCs w:val="24"/>
        </w:rPr>
        <w:t>, -y, -</w:t>
      </w:r>
      <w:r w:rsidRPr="00AC2C6D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ty</w:t>
      </w:r>
      <w:r w:rsidRPr="00AC2C6D">
        <w:rPr>
          <w:rFonts w:ascii="Times New Roman" w:hAnsi="Times New Roman"/>
          <w:color w:val="000000"/>
          <w:spacing w:val="-1"/>
          <w:sz w:val="24"/>
          <w:szCs w:val="24"/>
        </w:rPr>
        <w:t>, -</w:t>
      </w:r>
      <w:r w:rsidRPr="00AC2C6D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th</w:t>
      </w:r>
      <w:r w:rsidRPr="00AC2C6D">
        <w:rPr>
          <w:rFonts w:ascii="Times New Roman" w:hAnsi="Times New Roman"/>
          <w:color w:val="000000"/>
          <w:spacing w:val="-1"/>
          <w:sz w:val="24"/>
          <w:szCs w:val="24"/>
        </w:rPr>
        <w:t>, -</w:t>
      </w:r>
      <w:r w:rsidRPr="00AC2C6D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ful</w:t>
      </w:r>
      <w:r w:rsidRPr="00AC2C6D">
        <w:rPr>
          <w:rFonts w:ascii="Times New Roman" w:hAnsi="Times New Roman"/>
          <w:color w:val="000000"/>
          <w:spacing w:val="-1"/>
          <w:sz w:val="24"/>
          <w:szCs w:val="24"/>
        </w:rPr>
        <w:t xml:space="preserve">, префикс </w:t>
      </w:r>
      <w:r w:rsidRPr="00AC2C6D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un</w:t>
      </w:r>
      <w:r w:rsidRPr="00AC2C6D">
        <w:rPr>
          <w:rFonts w:ascii="Times New Roman" w:hAnsi="Times New Roman"/>
          <w:color w:val="000000"/>
          <w:spacing w:val="-1"/>
          <w:sz w:val="24"/>
          <w:szCs w:val="24"/>
        </w:rPr>
        <w:t>);</w:t>
      </w:r>
    </w:p>
    <w:p w:rsidR="00A151FC" w:rsidRPr="00A770DC" w:rsidRDefault="00A151FC" w:rsidP="000B46EA">
      <w:pPr>
        <w:widowControl w:val="0"/>
        <w:numPr>
          <w:ilvl w:val="0"/>
          <w:numId w:val="8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70DC">
        <w:rPr>
          <w:rFonts w:ascii="Times New Roman" w:hAnsi="Times New Roman"/>
          <w:color w:val="000000"/>
          <w:spacing w:val="3"/>
          <w:sz w:val="24"/>
          <w:szCs w:val="24"/>
        </w:rPr>
        <w:t>узнавать сложные слова, определять значение незнако</w:t>
      </w:r>
      <w:r w:rsidRPr="00A770DC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A770DC">
        <w:rPr>
          <w:rFonts w:ascii="Times New Roman" w:hAnsi="Times New Roman"/>
          <w:color w:val="000000"/>
          <w:spacing w:val="8"/>
          <w:sz w:val="24"/>
          <w:szCs w:val="24"/>
        </w:rPr>
        <w:t xml:space="preserve">мых сложных слов по значению составляющих их основ </w:t>
      </w:r>
      <w:r w:rsidRPr="00A770DC">
        <w:rPr>
          <w:rFonts w:ascii="Times New Roman" w:hAnsi="Times New Roman"/>
          <w:color w:val="000000"/>
          <w:spacing w:val="2"/>
          <w:sz w:val="24"/>
          <w:szCs w:val="24"/>
        </w:rPr>
        <w:t>(</w:t>
      </w:r>
      <w:r w:rsidRPr="00A770D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bedroom</w:t>
      </w:r>
      <w:r w:rsidRPr="00A770DC">
        <w:rPr>
          <w:rFonts w:ascii="Times New Roman" w:hAnsi="Times New Roman"/>
          <w:color w:val="000000"/>
          <w:spacing w:val="2"/>
          <w:sz w:val="24"/>
          <w:szCs w:val="24"/>
        </w:rPr>
        <w:t xml:space="preserve">, </w:t>
      </w:r>
      <w:r w:rsidRPr="00A770D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apple</w:t>
      </w:r>
      <w:r w:rsidRPr="00A770DC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A770D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tree</w:t>
      </w:r>
      <w:r w:rsidRPr="00A770DC">
        <w:rPr>
          <w:rFonts w:ascii="Times New Roman" w:hAnsi="Times New Roman"/>
          <w:color w:val="000000"/>
          <w:spacing w:val="2"/>
          <w:sz w:val="24"/>
          <w:szCs w:val="24"/>
        </w:rPr>
        <w:t xml:space="preserve">, </w:t>
      </w:r>
      <w:r w:rsidRPr="00A770D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etc</w:t>
      </w:r>
      <w:r w:rsidRPr="00A770DC">
        <w:rPr>
          <w:rFonts w:ascii="Times New Roman" w:hAnsi="Times New Roman"/>
          <w:color w:val="000000"/>
          <w:spacing w:val="2"/>
          <w:sz w:val="24"/>
          <w:szCs w:val="24"/>
        </w:rPr>
        <w:t>);</w:t>
      </w:r>
    </w:p>
    <w:p w:rsidR="00A151FC" w:rsidRPr="00A770DC" w:rsidRDefault="00A151FC" w:rsidP="000B46EA">
      <w:pPr>
        <w:widowControl w:val="0"/>
        <w:numPr>
          <w:ilvl w:val="0"/>
          <w:numId w:val="8"/>
        </w:numPr>
        <w:shd w:val="clear" w:color="auto" w:fill="FFFFFF"/>
        <w:tabs>
          <w:tab w:val="left" w:pos="432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70DC">
        <w:rPr>
          <w:rFonts w:ascii="Times New Roman" w:hAnsi="Times New Roman"/>
          <w:color w:val="000000"/>
          <w:spacing w:val="-1"/>
          <w:sz w:val="24"/>
          <w:szCs w:val="24"/>
        </w:rPr>
        <w:t>узнавать конверсивы, выводить их значение (</w:t>
      </w:r>
      <w:r w:rsidRPr="00A770DC">
        <w:rPr>
          <w:rFonts w:ascii="Times New Roman" w:hAnsi="Times New Roman"/>
          <w:color w:val="000000"/>
          <w:spacing w:val="-1"/>
          <w:sz w:val="24"/>
          <w:szCs w:val="24"/>
          <w:lang w:val="en-US"/>
        </w:rPr>
        <w:t>chocolate</w:t>
      </w:r>
      <w:r w:rsidRPr="00A770DC">
        <w:rPr>
          <w:rFonts w:ascii="Times New Roman" w:hAnsi="Times New Roman"/>
          <w:color w:val="000000"/>
          <w:spacing w:val="-1"/>
          <w:sz w:val="24"/>
          <w:szCs w:val="24"/>
        </w:rPr>
        <w:t xml:space="preserve"> —</w:t>
      </w:r>
      <w:r w:rsidRPr="00A770D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chocolate</w:t>
      </w:r>
      <w:r w:rsidRPr="00A770DC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A770D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cake</w:t>
      </w:r>
      <w:r w:rsidRPr="00A770DC">
        <w:rPr>
          <w:rFonts w:ascii="Times New Roman" w:hAnsi="Times New Roman"/>
          <w:color w:val="000000"/>
          <w:spacing w:val="2"/>
          <w:sz w:val="24"/>
          <w:szCs w:val="24"/>
        </w:rPr>
        <w:t xml:space="preserve">, </w:t>
      </w:r>
      <w:r w:rsidRPr="00A770D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water</w:t>
      </w:r>
      <w:r w:rsidRPr="00A770DC">
        <w:rPr>
          <w:rFonts w:ascii="Times New Roman" w:hAnsi="Times New Roman"/>
          <w:color w:val="000000"/>
          <w:spacing w:val="2"/>
          <w:sz w:val="24"/>
          <w:szCs w:val="24"/>
        </w:rPr>
        <w:t xml:space="preserve"> — </w:t>
      </w:r>
      <w:r w:rsidRPr="00A770D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to</w:t>
      </w:r>
      <w:r w:rsidRPr="00A770DC"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A770DC">
        <w:rPr>
          <w:rFonts w:ascii="Times New Roman" w:hAnsi="Times New Roman"/>
          <w:color w:val="000000"/>
          <w:spacing w:val="2"/>
          <w:sz w:val="24"/>
          <w:szCs w:val="24"/>
          <w:lang w:val="en-US"/>
        </w:rPr>
        <w:t>water</w:t>
      </w:r>
      <w:r w:rsidRPr="00A770DC">
        <w:rPr>
          <w:rFonts w:ascii="Times New Roman" w:hAnsi="Times New Roman"/>
          <w:color w:val="000000"/>
          <w:spacing w:val="2"/>
          <w:sz w:val="24"/>
          <w:szCs w:val="24"/>
        </w:rPr>
        <w:t>);</w:t>
      </w:r>
    </w:p>
    <w:p w:rsidR="00A151FC" w:rsidRPr="00AC2C6D" w:rsidRDefault="00A151FC" w:rsidP="000B46EA">
      <w:pPr>
        <w:shd w:val="clear" w:color="auto" w:fill="FFFFFF"/>
        <w:tabs>
          <w:tab w:val="left" w:pos="0"/>
        </w:tabs>
        <w:spacing w:line="240" w:lineRule="auto"/>
        <w:ind w:left="5"/>
        <w:jc w:val="both"/>
        <w:rPr>
          <w:rFonts w:ascii="Times New Roman" w:hAnsi="Times New Roman"/>
          <w:sz w:val="24"/>
          <w:szCs w:val="24"/>
        </w:rPr>
      </w:pPr>
      <w:r w:rsidRPr="00AC2C6D">
        <w:rPr>
          <w:rFonts w:ascii="Times New Roman" w:hAnsi="Times New Roman"/>
          <w:color w:val="000000"/>
          <w:sz w:val="24"/>
          <w:szCs w:val="24"/>
        </w:rPr>
        <w:t>•</w:t>
      </w:r>
      <w:r w:rsidRPr="00AC2C6D">
        <w:rPr>
          <w:rFonts w:ascii="Times New Roman" w:hAnsi="Times New Roman"/>
          <w:color w:val="000000"/>
          <w:sz w:val="24"/>
          <w:szCs w:val="24"/>
        </w:rPr>
        <w:tab/>
      </w:r>
      <w:r w:rsidRPr="00AC2C6D">
        <w:rPr>
          <w:rFonts w:ascii="Times New Roman" w:hAnsi="Times New Roman"/>
          <w:color w:val="000000"/>
          <w:spacing w:val="4"/>
          <w:sz w:val="24"/>
          <w:szCs w:val="24"/>
        </w:rPr>
        <w:t>опираться  на  языковую  догадку  в  процессе  чтения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>и аудирования.</w:t>
      </w:r>
    </w:p>
    <w:p w:rsidR="00A151FC" w:rsidRPr="00AC2C6D" w:rsidRDefault="00A151FC" w:rsidP="000B46EA">
      <w:pPr>
        <w:shd w:val="clear" w:color="auto" w:fill="FFFFFF"/>
        <w:spacing w:before="24" w:line="240" w:lineRule="auto"/>
        <w:ind w:left="283"/>
        <w:jc w:val="both"/>
        <w:rPr>
          <w:rFonts w:ascii="Times New Roman" w:hAnsi="Times New Roman"/>
          <w:sz w:val="24"/>
          <w:szCs w:val="24"/>
        </w:rPr>
      </w:pPr>
      <w:r w:rsidRPr="00AC2C6D">
        <w:rPr>
          <w:rFonts w:ascii="Times New Roman" w:hAnsi="Times New Roman"/>
          <w:i/>
          <w:iCs/>
          <w:color w:val="000000"/>
          <w:w w:val="116"/>
          <w:sz w:val="24"/>
          <w:szCs w:val="24"/>
        </w:rPr>
        <w:t>Грамматическая сторона речи</w:t>
      </w:r>
    </w:p>
    <w:p w:rsidR="00A151FC" w:rsidRPr="00AC2C6D" w:rsidRDefault="00A151FC" w:rsidP="000B46EA">
      <w:pPr>
        <w:widowControl w:val="0"/>
        <w:numPr>
          <w:ilvl w:val="0"/>
          <w:numId w:val="9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>будут заложены основы коммуникативной культуры;</w:t>
      </w:r>
    </w:p>
    <w:p w:rsidR="00A151FC" w:rsidRPr="00AC2C6D" w:rsidRDefault="00A151FC" w:rsidP="000B46EA">
      <w:pPr>
        <w:widowControl w:val="0"/>
        <w:numPr>
          <w:ilvl w:val="0"/>
          <w:numId w:val="9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t>сформируются положительная мотивация и устойчивый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pacing w:val="4"/>
          <w:sz w:val="24"/>
          <w:szCs w:val="24"/>
        </w:rPr>
        <w:t>учебно-познавательный интерес к предмету «Иностранный</w:t>
      </w:r>
      <w:r>
        <w:rPr>
          <w:rFonts w:ascii="Times New Roman" w:hAnsi="Times New Roman"/>
          <w:color w:val="000000"/>
          <w:spacing w:val="4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pacing w:val="7"/>
          <w:sz w:val="24"/>
          <w:szCs w:val="24"/>
        </w:rPr>
        <w:t>язык»;</w:t>
      </w:r>
    </w:p>
    <w:p w:rsidR="00A151FC" w:rsidRPr="00AC2C6D" w:rsidRDefault="00A151FC" w:rsidP="000B46EA">
      <w:pPr>
        <w:widowControl w:val="0"/>
        <w:numPr>
          <w:ilvl w:val="0"/>
          <w:numId w:val="9"/>
        </w:numPr>
        <w:shd w:val="clear" w:color="auto" w:fill="FFFFFF"/>
        <w:tabs>
          <w:tab w:val="left" w:pos="427"/>
        </w:tabs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>а также необходимые универсальные учебные действия</w:t>
      </w:r>
      <w:r>
        <w:rPr>
          <w:rFonts w:ascii="Times New Roman" w:hAnsi="Times New Roman"/>
          <w:color w:val="000000"/>
          <w:spacing w:val="2"/>
          <w:sz w:val="24"/>
          <w:szCs w:val="24"/>
        </w:rPr>
        <w:t xml:space="preserve"> </w:t>
      </w: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t>и специальные учебные умения, что заложит основу успеш</w:t>
      </w: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softHyphen/>
        <w:t>ной учебной деятельности по овладению иностранным язы</w:t>
      </w:r>
      <w:r w:rsidRPr="00AC2C6D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AC2C6D">
        <w:rPr>
          <w:rFonts w:ascii="Times New Roman" w:hAnsi="Times New Roman"/>
          <w:color w:val="000000"/>
          <w:spacing w:val="1"/>
          <w:sz w:val="24"/>
          <w:szCs w:val="24"/>
        </w:rPr>
        <w:t>ком на следующей ступени образования.</w:t>
      </w:r>
    </w:p>
    <w:p w:rsidR="00A151FC" w:rsidRPr="00AC2C6D" w:rsidRDefault="00A151FC" w:rsidP="000B46EA">
      <w:pPr>
        <w:shd w:val="clear" w:color="auto" w:fill="FFFFFF"/>
        <w:spacing w:before="5" w:line="240" w:lineRule="auto"/>
        <w:ind w:left="1579" w:right="5"/>
        <w:jc w:val="both"/>
        <w:rPr>
          <w:rFonts w:ascii="Times New Roman" w:hAnsi="Times New Roman"/>
          <w:sz w:val="24"/>
          <w:szCs w:val="24"/>
        </w:rPr>
      </w:pPr>
    </w:p>
    <w:p w:rsidR="00A151FC" w:rsidRDefault="00A151FC" w:rsidP="003432BB">
      <w:pPr>
        <w:widowControl w:val="0"/>
        <w:suppressAutoHyphens/>
        <w:spacing w:after="120" w:line="240" w:lineRule="auto"/>
        <w:rPr>
          <w:rFonts w:ascii="Times New Roman" w:eastAsia="SimSun" w:hAnsi="Times New Roman"/>
          <w:b/>
          <w:bCs/>
          <w:kern w:val="1"/>
          <w:sz w:val="24"/>
          <w:szCs w:val="24"/>
          <w:lang w:eastAsia="hi-IN" w:bidi="hi-IN"/>
        </w:rPr>
      </w:pPr>
    </w:p>
    <w:p w:rsidR="00A151FC" w:rsidRPr="001E0534" w:rsidRDefault="00A151FC" w:rsidP="00F844B3">
      <w:pPr>
        <w:widowControl w:val="0"/>
        <w:suppressAutoHyphens/>
        <w:spacing w:after="120" w:line="240" w:lineRule="auto"/>
        <w:jc w:val="center"/>
        <w:rPr>
          <w:rFonts w:ascii="Times New Roman" w:eastAsia="SimSun" w:hAnsi="Times New Roman"/>
          <w:b/>
          <w:bCs/>
          <w:kern w:val="1"/>
          <w:sz w:val="24"/>
          <w:szCs w:val="24"/>
          <w:lang w:eastAsia="hi-IN" w:bidi="hi-IN"/>
        </w:rPr>
      </w:pPr>
      <w:r w:rsidRPr="001E0534">
        <w:rPr>
          <w:rFonts w:ascii="Times New Roman" w:eastAsia="SimSun" w:hAnsi="Times New Roman"/>
          <w:b/>
          <w:bCs/>
          <w:kern w:val="1"/>
          <w:sz w:val="24"/>
          <w:szCs w:val="24"/>
          <w:lang w:eastAsia="hi-IN" w:bidi="hi-IN"/>
        </w:rPr>
        <w:t>КАЛЕНДАРНО-ТЕМАТИЧЕСКОЕ ПЛАНИРОВАНИЕ</w:t>
      </w:r>
      <w:r>
        <w:rPr>
          <w:rFonts w:ascii="Times New Roman" w:eastAsia="SimSun" w:hAnsi="Times New Roman"/>
          <w:b/>
          <w:bCs/>
          <w:kern w:val="1"/>
          <w:sz w:val="24"/>
          <w:szCs w:val="24"/>
          <w:lang w:eastAsia="hi-IN" w:bidi="hi-IN"/>
        </w:rPr>
        <w:t xml:space="preserve"> 3 класса</w:t>
      </w:r>
    </w:p>
    <w:tbl>
      <w:tblPr>
        <w:tblW w:w="15675" w:type="dxa"/>
        <w:tblInd w:w="-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66"/>
        <w:gridCol w:w="1799"/>
        <w:gridCol w:w="660"/>
        <w:gridCol w:w="1320"/>
        <w:gridCol w:w="880"/>
        <w:gridCol w:w="2197"/>
        <w:gridCol w:w="48"/>
        <w:gridCol w:w="64"/>
        <w:gridCol w:w="2199"/>
        <w:gridCol w:w="2535"/>
        <w:gridCol w:w="1117"/>
        <w:gridCol w:w="103"/>
        <w:gridCol w:w="117"/>
        <w:gridCol w:w="867"/>
        <w:gridCol w:w="103"/>
        <w:gridCol w:w="117"/>
        <w:gridCol w:w="983"/>
      </w:tblGrid>
      <w:tr w:rsidR="00A151FC" w:rsidRPr="00283391" w:rsidTr="00D74843">
        <w:tc>
          <w:tcPr>
            <w:tcW w:w="566" w:type="dxa"/>
            <w:vMerge w:val="restart"/>
            <w:vAlign w:val="center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№ п/п</w:t>
            </w:r>
          </w:p>
        </w:tc>
        <w:tc>
          <w:tcPr>
            <w:tcW w:w="1799" w:type="dxa"/>
            <w:vMerge w:val="restart"/>
            <w:vAlign w:val="center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Тема </w:t>
            </w:r>
          </w:p>
        </w:tc>
        <w:tc>
          <w:tcPr>
            <w:tcW w:w="660" w:type="dxa"/>
            <w:vMerge w:val="restart"/>
            <w:vAlign w:val="center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Кол-во час</w:t>
            </w:r>
          </w:p>
        </w:tc>
        <w:tc>
          <w:tcPr>
            <w:tcW w:w="1320" w:type="dxa"/>
            <w:vMerge w:val="restart"/>
            <w:vAlign w:val="center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Тип урока</w:t>
            </w:r>
          </w:p>
        </w:tc>
        <w:tc>
          <w:tcPr>
            <w:tcW w:w="880" w:type="dxa"/>
            <w:vMerge w:val="restart"/>
            <w:vAlign w:val="center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Новые слова</w:t>
            </w:r>
          </w:p>
        </w:tc>
        <w:tc>
          <w:tcPr>
            <w:tcW w:w="7043" w:type="dxa"/>
            <w:gridSpan w:val="5"/>
            <w:vAlign w:val="center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Планирование результатов</w:t>
            </w:r>
          </w:p>
        </w:tc>
        <w:tc>
          <w:tcPr>
            <w:tcW w:w="1117" w:type="dxa"/>
            <w:vMerge w:val="restart"/>
            <w:vAlign w:val="center"/>
          </w:tcPr>
          <w:p w:rsidR="00A151FC" w:rsidRDefault="00A151FC" w:rsidP="00D748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Домашнее</w:t>
            </w:r>
          </w:p>
          <w:p w:rsidR="00A151FC" w:rsidRPr="001E0534" w:rsidRDefault="00A151FC" w:rsidP="00D748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задание</w:t>
            </w:r>
          </w:p>
        </w:tc>
        <w:tc>
          <w:tcPr>
            <w:tcW w:w="1087" w:type="dxa"/>
            <w:gridSpan w:val="3"/>
            <w:vMerge w:val="restart"/>
            <w:vAlign w:val="center"/>
          </w:tcPr>
          <w:p w:rsidR="00A151FC" w:rsidRDefault="00A151FC">
            <w:pPr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Дата проведения</w:t>
            </w:r>
          </w:p>
          <w:p w:rsidR="00A151FC" w:rsidRPr="001E0534" w:rsidRDefault="00A151FC" w:rsidP="00D748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03" w:type="dxa"/>
            <w:gridSpan w:val="3"/>
            <w:vMerge w:val="restart"/>
            <w:vAlign w:val="center"/>
          </w:tcPr>
          <w:p w:rsidR="00A151FC" w:rsidRDefault="00A151FC">
            <w:pPr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Дата по факту</w:t>
            </w:r>
          </w:p>
          <w:p w:rsidR="00A151FC" w:rsidRPr="001E0534" w:rsidRDefault="00A151FC" w:rsidP="00D7484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A151FC" w:rsidRPr="00283391" w:rsidTr="00D74843">
        <w:tc>
          <w:tcPr>
            <w:tcW w:w="566" w:type="dxa"/>
            <w:vMerge/>
            <w:vAlign w:val="center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799" w:type="dxa"/>
            <w:vMerge/>
            <w:vAlign w:val="center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660" w:type="dxa"/>
            <w:vMerge/>
            <w:vAlign w:val="center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320" w:type="dxa"/>
            <w:vMerge/>
            <w:vAlign w:val="center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80" w:type="dxa"/>
            <w:vMerge/>
            <w:vAlign w:val="center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97" w:type="dxa"/>
            <w:vAlign w:val="center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Предметные </w:t>
            </w:r>
          </w:p>
        </w:tc>
        <w:tc>
          <w:tcPr>
            <w:tcW w:w="2311" w:type="dxa"/>
            <w:gridSpan w:val="3"/>
            <w:vAlign w:val="center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Метапредметные</w:t>
            </w:r>
          </w:p>
        </w:tc>
        <w:tc>
          <w:tcPr>
            <w:tcW w:w="2535" w:type="dxa"/>
            <w:vAlign w:val="center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Личностные</w:t>
            </w:r>
          </w:p>
        </w:tc>
        <w:tc>
          <w:tcPr>
            <w:tcW w:w="1117" w:type="dxa"/>
            <w:vMerge/>
            <w:vAlign w:val="center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87" w:type="dxa"/>
            <w:gridSpan w:val="3"/>
            <w:vMerge/>
            <w:vAlign w:val="center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03" w:type="dxa"/>
            <w:gridSpan w:val="3"/>
            <w:vMerge/>
            <w:vAlign w:val="center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A151FC" w:rsidRPr="00283391" w:rsidTr="00D74843">
        <w:trPr>
          <w:trHeight w:val="232"/>
        </w:trPr>
        <w:tc>
          <w:tcPr>
            <w:tcW w:w="566" w:type="dxa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1702" w:type="dxa"/>
            <w:gridSpan w:val="9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  <w:t>Мир вокруг нас (7 часов)</w:t>
            </w:r>
          </w:p>
        </w:tc>
        <w:tc>
          <w:tcPr>
            <w:tcW w:w="3407" w:type="dxa"/>
            <w:gridSpan w:val="7"/>
          </w:tcPr>
          <w:p w:rsidR="00A151FC" w:rsidRPr="001E0534" w:rsidRDefault="00A151FC" w:rsidP="0095363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A151FC" w:rsidRPr="00283391" w:rsidTr="00D74843">
        <w:trPr>
          <w:trHeight w:val="1586"/>
        </w:trPr>
        <w:tc>
          <w:tcPr>
            <w:tcW w:w="566" w:type="dxa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/1</w:t>
            </w:r>
          </w:p>
        </w:tc>
        <w:tc>
          <w:tcPr>
            <w:tcW w:w="1799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Алфавит. Указательные местоимения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Урок ознакомления с новым материалом</w:t>
            </w: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80" w:type="dxa"/>
          </w:tcPr>
          <w:p w:rsidR="00A151FC" w:rsidRDefault="00A151FC" w:rsidP="002C241F">
            <w:pPr>
              <w:widowControl w:val="0"/>
              <w:suppressLineNumbers/>
              <w:suppressAutoHyphens/>
              <w:snapToGrid w:val="0"/>
              <w:spacing w:after="0" w:line="240" w:lineRule="auto"/>
            </w:pPr>
            <w:r>
              <w:t xml:space="preserve"> this </w:t>
            </w:r>
          </w:p>
          <w:p w:rsidR="00A151FC" w:rsidRPr="001E0534" w:rsidRDefault="00A151FC" w:rsidP="002C241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t xml:space="preserve"> that</w:t>
            </w:r>
          </w:p>
        </w:tc>
        <w:tc>
          <w:tcPr>
            <w:tcW w:w="2197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знакомятся с указательными местоимениями</w:t>
            </w:r>
          </w:p>
        </w:tc>
        <w:tc>
          <w:tcPr>
            <w:tcW w:w="2311" w:type="dxa"/>
            <w:gridSpan w:val="3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Элементарное представление об иностранном языке как средстве познания мира и других культур.</w:t>
            </w:r>
          </w:p>
        </w:tc>
        <w:tc>
          <w:tcPr>
            <w:tcW w:w="2535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элементарные представления о культурном достоянии англоязычных стран; </w:t>
            </w:r>
          </w:p>
        </w:tc>
        <w:tc>
          <w:tcPr>
            <w:tcW w:w="1117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(Step 1)</w:t>
            </w:r>
          </w:p>
        </w:tc>
        <w:tc>
          <w:tcPr>
            <w:tcW w:w="1087" w:type="dxa"/>
            <w:gridSpan w:val="3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1203" w:type="dxa"/>
            <w:gridSpan w:val="3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</w:p>
        </w:tc>
      </w:tr>
      <w:tr w:rsidR="00A151FC" w:rsidRPr="00283391" w:rsidTr="00D74843">
        <w:trPr>
          <w:trHeight w:val="1608"/>
        </w:trPr>
        <w:tc>
          <w:tcPr>
            <w:tcW w:w="566" w:type="dxa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2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/2</w:t>
            </w:r>
          </w:p>
        </w:tc>
        <w:tc>
          <w:tcPr>
            <w:tcW w:w="1799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Указательные местоимения. 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Это…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2C241F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</w:pPr>
            <w:r>
              <w:t xml:space="preserve"> these  those</w:t>
            </w:r>
          </w:p>
        </w:tc>
        <w:tc>
          <w:tcPr>
            <w:tcW w:w="2197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Продолжают знакомиться с английскими местоимениями, их транскрипционными обозначениями, </w:t>
            </w:r>
          </w:p>
        </w:tc>
        <w:tc>
          <w:tcPr>
            <w:tcW w:w="2311" w:type="dxa"/>
            <w:gridSpan w:val="3"/>
          </w:tcPr>
          <w:p w:rsidR="00A151FC" w:rsidRPr="001E0534" w:rsidRDefault="00A151FC" w:rsidP="00892778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Слуховая дифференциация,   зрительная дифференциация,  выявление языковых закономерностей.</w:t>
            </w:r>
          </w:p>
        </w:tc>
        <w:tc>
          <w:tcPr>
            <w:tcW w:w="2535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мотивация к самореализации в познавательной и учебной деятельности; </w:t>
            </w:r>
          </w:p>
        </w:tc>
        <w:tc>
          <w:tcPr>
            <w:tcW w:w="1117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(Step 2)</w:t>
            </w:r>
          </w:p>
        </w:tc>
        <w:tc>
          <w:tcPr>
            <w:tcW w:w="1087" w:type="dxa"/>
            <w:gridSpan w:val="3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1203" w:type="dxa"/>
            <w:gridSpan w:val="3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</w:p>
        </w:tc>
      </w:tr>
      <w:tr w:rsidR="00A151FC" w:rsidRPr="00283391" w:rsidTr="00D74843">
        <w:trPr>
          <w:trHeight w:val="1090"/>
        </w:trPr>
        <w:tc>
          <w:tcPr>
            <w:tcW w:w="566" w:type="dxa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3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/3</w:t>
            </w:r>
          </w:p>
        </w:tc>
        <w:tc>
          <w:tcPr>
            <w:tcW w:w="1799" w:type="dxa"/>
          </w:tcPr>
          <w:p w:rsidR="00A151FC" w:rsidRPr="001E0534" w:rsidRDefault="00A151FC" w:rsidP="00F54BE4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Английские имена. Притяжательные местоимения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.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Как тебя зовут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?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Меня зовут</w:t>
            </w:r>
          </w:p>
        </w:tc>
        <w:tc>
          <w:tcPr>
            <w:tcW w:w="660" w:type="dxa"/>
          </w:tcPr>
          <w:p w:rsidR="00A151FC" w:rsidRPr="00D22191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D22191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D22191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D22191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Комбинированный </w:t>
            </w:r>
          </w:p>
        </w:tc>
        <w:tc>
          <w:tcPr>
            <w:tcW w:w="880" w:type="dxa"/>
          </w:tcPr>
          <w:p w:rsidR="00A151FC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</w:pPr>
            <w:r>
              <w:t xml:space="preserve"> its </w:t>
            </w:r>
          </w:p>
          <w:p w:rsidR="00A151FC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</w:pPr>
            <w:r>
              <w:t xml:space="preserve"> her </w:t>
            </w:r>
          </w:p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t xml:space="preserve"> his</w:t>
            </w:r>
          </w:p>
        </w:tc>
        <w:tc>
          <w:tcPr>
            <w:tcW w:w="2197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знакомятся с притяжательными местоимениями; </w:t>
            </w:r>
          </w:p>
        </w:tc>
        <w:tc>
          <w:tcPr>
            <w:tcW w:w="2311" w:type="dxa"/>
            <w:gridSpan w:val="3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сопоставление языковых единиц, их форм и значений;.</w:t>
            </w:r>
          </w:p>
        </w:tc>
        <w:tc>
          <w:tcPr>
            <w:tcW w:w="2535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Доброжелательное отношение к другим участникам </w:t>
            </w:r>
          </w:p>
        </w:tc>
        <w:tc>
          <w:tcPr>
            <w:tcW w:w="1117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 xml:space="preserve">(Step </w:t>
            </w:r>
            <w:r w:rsidRPr="000C7892">
              <w:rPr>
                <w:rFonts w:ascii="Times New Roman" w:hAnsi="Times New Roman"/>
                <w:b w:val="0"/>
                <w:bCs/>
                <w:szCs w:val="24"/>
                <w:lang w:eastAsia="en-US"/>
              </w:rPr>
              <w:t>3</w:t>
            </w: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)</w:t>
            </w:r>
          </w:p>
        </w:tc>
        <w:tc>
          <w:tcPr>
            <w:tcW w:w="1087" w:type="dxa"/>
            <w:gridSpan w:val="3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1203" w:type="dxa"/>
            <w:gridSpan w:val="3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</w:p>
        </w:tc>
      </w:tr>
      <w:tr w:rsidR="00A151FC" w:rsidRPr="00283391" w:rsidTr="00D74843">
        <w:trPr>
          <w:trHeight w:val="1845"/>
        </w:trPr>
        <w:tc>
          <w:tcPr>
            <w:tcW w:w="566" w:type="dxa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4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/4</w:t>
            </w:r>
          </w:p>
        </w:tc>
        <w:tc>
          <w:tcPr>
            <w:tcW w:w="1799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Лексика. 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У меня есть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Комбинированный </w:t>
            </w:r>
          </w:p>
        </w:tc>
        <w:tc>
          <w:tcPr>
            <w:tcW w:w="880" w:type="dxa"/>
          </w:tcPr>
          <w:p w:rsidR="00A151FC" w:rsidRPr="002C241F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king  ring </w:t>
            </w:r>
          </w:p>
          <w:p w:rsidR="00A151FC" w:rsidRPr="002C241F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wing  stocking </w:t>
            </w:r>
            <w:r w:rsidRPr="002C241F">
              <w:rPr>
                <w:lang w:val="en-US"/>
              </w:rPr>
              <w:t>kangaroo</w:t>
            </w:r>
          </w:p>
          <w:p w:rsidR="00A151FC" w:rsidRPr="002C241F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  <w:r>
              <w:rPr>
                <w:lang w:val="en-US"/>
              </w:rPr>
              <w:t>English</w:t>
            </w:r>
            <w:r w:rsidRPr="002C241F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pink bank </w:t>
            </w:r>
            <w:r w:rsidRPr="002C241F">
              <w:rPr>
                <w:lang w:val="en-US"/>
              </w:rPr>
              <w:t xml:space="preserve"> have (has)</w:t>
            </w:r>
          </w:p>
        </w:tc>
        <w:tc>
          <w:tcPr>
            <w:tcW w:w="2197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знакомятся с новыми словами по теме, их транскрипционными обозначениями, </w:t>
            </w:r>
          </w:p>
        </w:tc>
        <w:tc>
          <w:tcPr>
            <w:tcW w:w="2311" w:type="dxa"/>
            <w:gridSpan w:val="3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Слуховая дифференциация (фонематический и интонационный слух</w:t>
            </w:r>
          </w:p>
        </w:tc>
        <w:tc>
          <w:tcPr>
            <w:tcW w:w="2535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мотивация к самореализации в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познавательной и учебной деятельности; </w:t>
            </w:r>
          </w:p>
        </w:tc>
        <w:tc>
          <w:tcPr>
            <w:tcW w:w="1117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(Step 4)</w:t>
            </w:r>
          </w:p>
        </w:tc>
        <w:tc>
          <w:tcPr>
            <w:tcW w:w="1087" w:type="dxa"/>
            <w:gridSpan w:val="3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1203" w:type="dxa"/>
            <w:gridSpan w:val="3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</w:p>
        </w:tc>
      </w:tr>
      <w:tr w:rsidR="00A151FC" w:rsidRPr="00283391" w:rsidTr="00D74843">
        <w:tc>
          <w:tcPr>
            <w:tcW w:w="566" w:type="dxa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5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/5</w:t>
            </w:r>
          </w:p>
        </w:tc>
        <w:tc>
          <w:tcPr>
            <w:tcW w:w="1799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Домашни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е животные. Время суток. Чтение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Комбинированный </w:t>
            </w:r>
          </w:p>
        </w:tc>
        <w:tc>
          <w:tcPr>
            <w:tcW w:w="880" w:type="dxa"/>
          </w:tcPr>
          <w:p w:rsidR="00A151FC" w:rsidRPr="002C241F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  <w:r>
              <w:rPr>
                <w:lang w:val="en-US"/>
              </w:rPr>
              <w:t xml:space="preserve">pingpong song morning evening thank </w:t>
            </w:r>
            <w:r w:rsidRPr="002C241F">
              <w:rPr>
                <w:lang w:val="en-US"/>
              </w:rPr>
              <w:t xml:space="preserve"> skating rink  sing</w:t>
            </w:r>
          </w:p>
        </w:tc>
        <w:tc>
          <w:tcPr>
            <w:tcW w:w="2197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знакомятся с названиями времени суток, домашних питомцев</w:t>
            </w:r>
          </w:p>
        </w:tc>
        <w:tc>
          <w:tcPr>
            <w:tcW w:w="2311" w:type="dxa"/>
            <w:gridSpan w:val="3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догадка (на основе словообразования, аналогии с родным языком, </w:t>
            </w:r>
          </w:p>
        </w:tc>
        <w:tc>
          <w:tcPr>
            <w:tcW w:w="2535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Доброжелательное отношение к другим участникам </w:t>
            </w:r>
          </w:p>
        </w:tc>
        <w:tc>
          <w:tcPr>
            <w:tcW w:w="1220" w:type="dxa"/>
            <w:gridSpan w:val="2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(Step 5)</w:t>
            </w:r>
          </w:p>
        </w:tc>
        <w:tc>
          <w:tcPr>
            <w:tcW w:w="1087" w:type="dxa"/>
            <w:gridSpan w:val="3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1100" w:type="dxa"/>
            <w:gridSpan w:val="2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</w:p>
        </w:tc>
      </w:tr>
      <w:tr w:rsidR="00A151FC" w:rsidRPr="00283391" w:rsidTr="00D74843">
        <w:trPr>
          <w:trHeight w:val="1417"/>
        </w:trPr>
        <w:tc>
          <w:tcPr>
            <w:tcW w:w="566" w:type="dxa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6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/6</w:t>
            </w:r>
          </w:p>
        </w:tc>
        <w:tc>
          <w:tcPr>
            <w:tcW w:w="1799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Мой день</w:t>
            </w:r>
          </w:p>
        </w:tc>
        <w:tc>
          <w:tcPr>
            <w:tcW w:w="660" w:type="dxa"/>
          </w:tcPr>
          <w:p w:rsidR="00A151FC" w:rsidRPr="00892778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Урок применения знаний и умений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97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читая краткий текст, устанавливают соответствия между содержанием текста и картинкой, </w:t>
            </w:r>
          </w:p>
        </w:tc>
        <w:tc>
          <w:tcPr>
            <w:tcW w:w="2311" w:type="dxa"/>
            <w:gridSpan w:val="3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зрительная дифференциация (букв, буквосочетаний, отдельных слов, </w:t>
            </w:r>
          </w:p>
        </w:tc>
        <w:tc>
          <w:tcPr>
            <w:tcW w:w="2535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мотивация к самореализации в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познавательной и учебной деятельности; </w:t>
            </w:r>
          </w:p>
        </w:tc>
        <w:tc>
          <w:tcPr>
            <w:tcW w:w="1220" w:type="dxa"/>
            <w:gridSpan w:val="2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(Step 6)</w:t>
            </w:r>
          </w:p>
        </w:tc>
        <w:tc>
          <w:tcPr>
            <w:tcW w:w="1087" w:type="dxa"/>
            <w:gridSpan w:val="3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1100" w:type="dxa"/>
            <w:gridSpan w:val="2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</w:p>
        </w:tc>
      </w:tr>
      <w:tr w:rsidR="00A151FC" w:rsidRPr="00283391" w:rsidTr="00D74843">
        <w:tc>
          <w:tcPr>
            <w:tcW w:w="566" w:type="dxa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7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/7</w:t>
            </w:r>
          </w:p>
        </w:tc>
        <w:tc>
          <w:tcPr>
            <w:tcW w:w="1799" w:type="dxa"/>
          </w:tcPr>
          <w:p w:rsidR="00A151FC" w:rsidRPr="001E0534" w:rsidRDefault="00A151FC" w:rsidP="00E13A6B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Контрольная  работа № 1: Притяжательные местоимения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Урок применения знаний и умений</w:t>
            </w:r>
          </w:p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97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2311" w:type="dxa"/>
            <w:gridSpan w:val="3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; 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2535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мотивация к самореализации в познавательной и учебной деятельности; </w:t>
            </w:r>
          </w:p>
        </w:tc>
        <w:tc>
          <w:tcPr>
            <w:tcW w:w="1220" w:type="dxa"/>
            <w:gridSpan w:val="2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(Step 7)</w:t>
            </w:r>
          </w:p>
        </w:tc>
        <w:tc>
          <w:tcPr>
            <w:tcW w:w="1087" w:type="dxa"/>
            <w:gridSpan w:val="3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1100" w:type="dxa"/>
            <w:gridSpan w:val="2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</w:p>
        </w:tc>
      </w:tr>
      <w:tr w:rsidR="00A151FC" w:rsidRPr="00283391" w:rsidTr="00D74843">
        <w:tc>
          <w:tcPr>
            <w:tcW w:w="566" w:type="dxa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922" w:type="dxa"/>
            <w:gridSpan w:val="11"/>
          </w:tcPr>
          <w:p w:rsidR="00A151FC" w:rsidRPr="001E0534" w:rsidRDefault="00A151FC" w:rsidP="003432BB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187" w:type="dxa"/>
            <w:gridSpan w:val="5"/>
          </w:tcPr>
          <w:p w:rsidR="00A151FC" w:rsidRPr="001E0534" w:rsidRDefault="00A151FC" w:rsidP="003432BB">
            <w:pPr>
              <w:widowControl w:val="0"/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A151FC" w:rsidRPr="00283391" w:rsidTr="00D74843">
        <w:tc>
          <w:tcPr>
            <w:tcW w:w="566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8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799" w:type="dxa"/>
          </w:tcPr>
          <w:p w:rsidR="00A151FC" w:rsidRPr="001E0534" w:rsidRDefault="00A151FC" w:rsidP="00F54BE4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Работа с лексикой. Личные местоимения и притяжательные. </w:t>
            </w:r>
            <w:r w:rsidRPr="00D22191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Кто ты?</w:t>
            </w:r>
          </w:p>
        </w:tc>
        <w:tc>
          <w:tcPr>
            <w:tcW w:w="660" w:type="dxa"/>
          </w:tcPr>
          <w:p w:rsidR="00A151FC" w:rsidRPr="00D22191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D22191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D22191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245" w:type="dxa"/>
            <w:gridSpan w:val="2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писывают картинки с исполь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зованием личных и притяж.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местоимений</w:t>
            </w:r>
          </w:p>
        </w:tc>
        <w:tc>
          <w:tcPr>
            <w:tcW w:w="2263" w:type="dxa"/>
            <w:gridSpan w:val="2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И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митация речевой единицы на уровне слова, фразы.</w:t>
            </w:r>
          </w:p>
        </w:tc>
        <w:tc>
          <w:tcPr>
            <w:tcW w:w="2535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ведение диалога, учитывая позицию собеседника; </w:t>
            </w:r>
          </w:p>
        </w:tc>
        <w:tc>
          <w:tcPr>
            <w:tcW w:w="1220" w:type="dxa"/>
            <w:gridSpan w:val="2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(Step 9)</w:t>
            </w:r>
          </w:p>
        </w:tc>
        <w:tc>
          <w:tcPr>
            <w:tcW w:w="1087" w:type="dxa"/>
            <w:gridSpan w:val="3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1100" w:type="dxa"/>
            <w:gridSpan w:val="2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</w:p>
        </w:tc>
      </w:tr>
      <w:tr w:rsidR="00A151FC" w:rsidRPr="00283391" w:rsidTr="00D74843">
        <w:tc>
          <w:tcPr>
            <w:tcW w:w="566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9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/2</w:t>
            </w:r>
          </w:p>
        </w:tc>
        <w:tc>
          <w:tcPr>
            <w:tcW w:w="1799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Личные местоимения. 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Мне нравится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2C241F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val="en-US" w:eastAsia="hi-IN" w:bidi="hi-IN"/>
              </w:rPr>
            </w:pPr>
            <w:r>
              <w:rPr>
                <w:lang w:val="en-US"/>
              </w:rPr>
              <w:t>your our  their</w:t>
            </w:r>
            <w:r w:rsidRPr="002C241F">
              <w:rPr>
                <w:lang w:val="en-US"/>
              </w:rPr>
              <w:t xml:space="preserve"> </w:t>
            </w:r>
            <w:r>
              <w:rPr>
                <w:lang w:val="en-US"/>
              </w:rPr>
              <w:t>flower tower shower  chair bear  teddy bear parents</w:t>
            </w:r>
            <w:r w:rsidRPr="002C241F">
              <w:rPr>
                <w:lang w:val="en-US"/>
              </w:rPr>
              <w:t xml:space="preserve"> Mary</w:t>
            </w:r>
          </w:p>
        </w:tc>
        <w:tc>
          <w:tcPr>
            <w:tcW w:w="2245" w:type="dxa"/>
            <w:gridSpan w:val="2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описывают картинку с изображением животных; </w:t>
            </w:r>
          </w:p>
        </w:tc>
        <w:tc>
          <w:tcPr>
            <w:tcW w:w="2263" w:type="dxa"/>
            <w:gridSpan w:val="2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догадка (на основе словообразования, аналогии с родным языком, </w:t>
            </w:r>
          </w:p>
        </w:tc>
        <w:tc>
          <w:tcPr>
            <w:tcW w:w="2535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Осознанное построение речевого высказывания </w:t>
            </w:r>
          </w:p>
        </w:tc>
        <w:tc>
          <w:tcPr>
            <w:tcW w:w="1220" w:type="dxa"/>
            <w:gridSpan w:val="2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(Step 1</w:t>
            </w:r>
            <w:r w:rsidRPr="000C7892">
              <w:rPr>
                <w:rFonts w:ascii="Times New Roman" w:hAnsi="Times New Roman"/>
                <w:b w:val="0"/>
                <w:bCs/>
                <w:szCs w:val="24"/>
                <w:lang w:eastAsia="en-US"/>
              </w:rPr>
              <w:t>0</w:t>
            </w: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)</w:t>
            </w:r>
          </w:p>
        </w:tc>
        <w:tc>
          <w:tcPr>
            <w:tcW w:w="1087" w:type="dxa"/>
            <w:gridSpan w:val="3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1100" w:type="dxa"/>
            <w:gridSpan w:val="2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</w:p>
        </w:tc>
      </w:tr>
      <w:tr w:rsidR="00A151FC" w:rsidRPr="00283391" w:rsidTr="00D74843">
        <w:tc>
          <w:tcPr>
            <w:tcW w:w="566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10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/3</w:t>
            </w:r>
          </w:p>
        </w:tc>
        <w:tc>
          <w:tcPr>
            <w:tcW w:w="1799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Говорим о времени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2C241F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val="en-US" w:eastAsia="hi-IN" w:bidi="hi-IN"/>
              </w:rPr>
            </w:pPr>
            <w:r>
              <w:t>spoonfeed shopgirl flower</w:t>
            </w:r>
            <w:r>
              <w:rPr>
                <w:lang w:val="en-US"/>
              </w:rPr>
              <w:t>bed</w:t>
            </w:r>
          </w:p>
        </w:tc>
        <w:tc>
          <w:tcPr>
            <w:tcW w:w="2245" w:type="dxa"/>
            <w:gridSpan w:val="2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осуществляют рефлексию, определяя, чему они уже научились</w:t>
            </w:r>
          </w:p>
        </w:tc>
        <w:tc>
          <w:tcPr>
            <w:tcW w:w="2263" w:type="dxa"/>
            <w:gridSpan w:val="2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зрительная дифференциация имитация речевой единицы на уровне слова, фразы.</w:t>
            </w:r>
          </w:p>
        </w:tc>
        <w:tc>
          <w:tcPr>
            <w:tcW w:w="2535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мотивация к самореализации в познавательной и учебной деятельности; любознательность </w:t>
            </w:r>
          </w:p>
        </w:tc>
        <w:tc>
          <w:tcPr>
            <w:tcW w:w="1337" w:type="dxa"/>
            <w:gridSpan w:val="3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(Step 1</w:t>
            </w:r>
            <w:r w:rsidRPr="000C7892">
              <w:rPr>
                <w:rFonts w:ascii="Times New Roman" w:hAnsi="Times New Roman"/>
                <w:b w:val="0"/>
                <w:bCs/>
                <w:szCs w:val="24"/>
                <w:lang w:eastAsia="en-US"/>
              </w:rPr>
              <w:t>1</w:t>
            </w: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)</w:t>
            </w:r>
          </w:p>
        </w:tc>
        <w:tc>
          <w:tcPr>
            <w:tcW w:w="1087" w:type="dxa"/>
            <w:gridSpan w:val="3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983" w:type="dxa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</w:tr>
      <w:tr w:rsidR="00A151FC" w:rsidRPr="00283391" w:rsidTr="00D74843">
        <w:tc>
          <w:tcPr>
            <w:tcW w:w="566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11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/4</w:t>
            </w:r>
          </w:p>
        </w:tc>
        <w:tc>
          <w:tcPr>
            <w:tcW w:w="1799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Лексика. 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Время. Чтение</w:t>
            </w:r>
          </w:p>
        </w:tc>
        <w:tc>
          <w:tcPr>
            <w:tcW w:w="660" w:type="dxa"/>
          </w:tcPr>
          <w:p w:rsidR="00A151FC" w:rsidRPr="00E13A6B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E13A6B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E13A6B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Default="00A151FC" w:rsidP="0050430F">
            <w:pPr>
              <w:widowControl w:val="0"/>
              <w:suppressAutoHyphens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eat </w:t>
            </w:r>
          </w:p>
          <w:p w:rsidR="00A151FC" w:rsidRDefault="00A151FC" w:rsidP="0050430F">
            <w:pPr>
              <w:widowControl w:val="0"/>
              <w:suppressAutoHyphens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read  teach </w:t>
            </w:r>
          </w:p>
          <w:p w:rsidR="00A151FC" w:rsidRDefault="00A151FC" w:rsidP="0050430F">
            <w:pPr>
              <w:widowControl w:val="0"/>
              <w:suppressAutoHyphens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well </w:t>
            </w:r>
          </w:p>
          <w:p w:rsidR="00A151FC" w:rsidRPr="002C241F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val="en-US" w:eastAsia="hi-IN" w:bidi="hi-IN"/>
              </w:rPr>
            </w:pPr>
            <w:r w:rsidRPr="002C241F">
              <w:rPr>
                <w:lang w:val="en-US"/>
              </w:rPr>
              <w:t xml:space="preserve"> speak</w:t>
            </w:r>
          </w:p>
        </w:tc>
        <w:tc>
          <w:tcPr>
            <w:tcW w:w="2245" w:type="dxa"/>
            <w:gridSpan w:val="2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Знакомятся с новой лексикой, используя ее в работе с текстом</w:t>
            </w:r>
          </w:p>
        </w:tc>
        <w:tc>
          <w:tcPr>
            <w:tcW w:w="2263" w:type="dxa"/>
            <w:gridSpan w:val="2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построение высказывания в соответствии с коммуникативными задачами.</w:t>
            </w:r>
          </w:p>
        </w:tc>
        <w:tc>
          <w:tcPr>
            <w:tcW w:w="2535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ведение диалога, учитывая позицию собеседника; построение </w:t>
            </w:r>
          </w:p>
        </w:tc>
        <w:tc>
          <w:tcPr>
            <w:tcW w:w="1337" w:type="dxa"/>
            <w:gridSpan w:val="3"/>
          </w:tcPr>
          <w:p w:rsidR="00A151FC" w:rsidRPr="000F3FE2" w:rsidRDefault="00A151FC" w:rsidP="004C31BF">
            <w:pPr>
              <w:snapToGrid w:val="0"/>
              <w:contextualSpacing/>
            </w:pPr>
            <w:r w:rsidRPr="000F3FE2">
              <w:t>Мир вокруг меня - 7 часов</w:t>
            </w:r>
          </w:p>
        </w:tc>
        <w:tc>
          <w:tcPr>
            <w:tcW w:w="1087" w:type="dxa"/>
            <w:gridSpan w:val="3"/>
          </w:tcPr>
          <w:p w:rsidR="00A151FC" w:rsidRPr="000F3FE2" w:rsidRDefault="00A151FC" w:rsidP="004C31BF">
            <w:pPr>
              <w:snapToGrid w:val="0"/>
              <w:contextualSpacing/>
            </w:pPr>
          </w:p>
        </w:tc>
        <w:tc>
          <w:tcPr>
            <w:tcW w:w="983" w:type="dxa"/>
          </w:tcPr>
          <w:p w:rsidR="00A151FC" w:rsidRPr="000F3FE2" w:rsidRDefault="00A151FC" w:rsidP="004C31BF">
            <w:pPr>
              <w:snapToGrid w:val="0"/>
              <w:contextualSpacing/>
            </w:pPr>
          </w:p>
        </w:tc>
      </w:tr>
      <w:tr w:rsidR="00A151FC" w:rsidRPr="00283391" w:rsidTr="00D74843">
        <w:tc>
          <w:tcPr>
            <w:tcW w:w="566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12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/5</w:t>
            </w:r>
          </w:p>
        </w:tc>
        <w:tc>
          <w:tcPr>
            <w:tcW w:w="1799" w:type="dxa"/>
          </w:tcPr>
          <w:p w:rsidR="00A151FC" w:rsidRPr="00D22191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Английские имена. </w:t>
            </w: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Я могу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Default="00A151FC" w:rsidP="0050430F">
            <w:pPr>
              <w:widowControl w:val="0"/>
              <w:suppressAutoHyphens/>
              <w:spacing w:after="0" w:line="240" w:lineRule="auto"/>
              <w:rPr>
                <w:lang w:val="en-US"/>
              </w:rPr>
            </w:pPr>
            <w:r>
              <w:t xml:space="preserve"> very </w:t>
            </w:r>
          </w:p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t>can</w:t>
            </w:r>
          </w:p>
        </w:tc>
        <w:tc>
          <w:tcPr>
            <w:tcW w:w="2245" w:type="dxa"/>
            <w:gridSpan w:val="2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знакомятся с английскими именами, особенностями их чтения, </w:t>
            </w:r>
          </w:p>
        </w:tc>
        <w:tc>
          <w:tcPr>
            <w:tcW w:w="2263" w:type="dxa"/>
            <w:gridSpan w:val="2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осознанно строить речевое высказывание в соответствии с коммуникативными задачами; </w:t>
            </w:r>
          </w:p>
        </w:tc>
        <w:tc>
          <w:tcPr>
            <w:tcW w:w="2535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мотивация к самореализации в познавательной и учебной деятельности; </w:t>
            </w:r>
          </w:p>
        </w:tc>
        <w:tc>
          <w:tcPr>
            <w:tcW w:w="1337" w:type="dxa"/>
            <w:gridSpan w:val="3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(Step 1</w:t>
            </w:r>
            <w:r w:rsidRPr="000C7892">
              <w:rPr>
                <w:rFonts w:ascii="Times New Roman" w:hAnsi="Times New Roman"/>
                <w:b w:val="0"/>
                <w:bCs/>
                <w:szCs w:val="24"/>
                <w:lang w:eastAsia="en-US"/>
              </w:rPr>
              <w:t>2</w:t>
            </w: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)</w:t>
            </w:r>
          </w:p>
        </w:tc>
        <w:tc>
          <w:tcPr>
            <w:tcW w:w="1087" w:type="dxa"/>
            <w:gridSpan w:val="3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983" w:type="dxa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</w:tr>
      <w:tr w:rsidR="00A151FC" w:rsidRPr="00283391" w:rsidTr="00D74843">
        <w:tc>
          <w:tcPr>
            <w:tcW w:w="566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13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/6</w:t>
            </w:r>
          </w:p>
        </w:tc>
        <w:tc>
          <w:tcPr>
            <w:tcW w:w="1799" w:type="dxa"/>
          </w:tcPr>
          <w:p w:rsidR="00A151FC" w:rsidRPr="001E0534" w:rsidRDefault="00A151FC" w:rsidP="003432BB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Чтение. </w:t>
            </w:r>
            <w:r w:rsidRPr="0050430F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Я могу. Мне нравится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t>But</w:t>
            </w:r>
          </w:p>
        </w:tc>
        <w:tc>
          <w:tcPr>
            <w:tcW w:w="2245" w:type="dxa"/>
            <w:gridSpan w:val="2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знакомятся с поисковым чтением, учатся употреблять в монологических высказываниях </w:t>
            </w:r>
          </w:p>
        </w:tc>
        <w:tc>
          <w:tcPr>
            <w:tcW w:w="2263" w:type="dxa"/>
            <w:gridSpan w:val="2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имитация речевой единицы на уровне слова, фразы.</w:t>
            </w:r>
          </w:p>
        </w:tc>
        <w:tc>
          <w:tcPr>
            <w:tcW w:w="2535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любознательность и стремление расширять кругозор.</w:t>
            </w:r>
          </w:p>
        </w:tc>
        <w:tc>
          <w:tcPr>
            <w:tcW w:w="1337" w:type="dxa"/>
            <w:gridSpan w:val="3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(Step 1</w:t>
            </w:r>
            <w:r w:rsidRPr="000C7892">
              <w:rPr>
                <w:rFonts w:ascii="Times New Roman" w:hAnsi="Times New Roman"/>
                <w:b w:val="0"/>
                <w:bCs/>
                <w:szCs w:val="24"/>
                <w:lang w:eastAsia="en-US"/>
              </w:rPr>
              <w:t>3</w:t>
            </w: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)</w:t>
            </w:r>
          </w:p>
        </w:tc>
        <w:tc>
          <w:tcPr>
            <w:tcW w:w="1087" w:type="dxa"/>
            <w:gridSpan w:val="3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983" w:type="dxa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</w:tr>
      <w:tr w:rsidR="00A151FC" w:rsidRPr="00283391" w:rsidTr="00D74843">
        <w:tc>
          <w:tcPr>
            <w:tcW w:w="566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14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/7</w:t>
            </w:r>
          </w:p>
        </w:tc>
        <w:tc>
          <w:tcPr>
            <w:tcW w:w="1799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Джек и Стив. Формат диалогической речи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245" w:type="dxa"/>
            <w:gridSpan w:val="2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соглашаются и не соглашаются, используя слова </w:t>
            </w:r>
            <w:r w:rsidRPr="001E0534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hi-IN" w:bidi="hi-IN"/>
              </w:rPr>
              <w:t>yes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, </w:t>
            </w:r>
            <w:r w:rsidRPr="001E0534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hi-IN" w:bidi="hi-IN"/>
              </w:rPr>
              <w:t>no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; </w:t>
            </w:r>
          </w:p>
        </w:tc>
        <w:tc>
          <w:tcPr>
            <w:tcW w:w="2263" w:type="dxa"/>
            <w:gridSpan w:val="2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зрительная дифференциация имитация речевой единицы на уровне слова</w:t>
            </w:r>
          </w:p>
        </w:tc>
        <w:tc>
          <w:tcPr>
            <w:tcW w:w="2535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мотивация к самореализации в познавательн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ой и учебной деятельности</w:t>
            </w:r>
          </w:p>
        </w:tc>
        <w:tc>
          <w:tcPr>
            <w:tcW w:w="1337" w:type="dxa"/>
            <w:gridSpan w:val="3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(Step 1</w:t>
            </w:r>
            <w:r w:rsidRPr="000C7892">
              <w:rPr>
                <w:rFonts w:ascii="Times New Roman" w:hAnsi="Times New Roman"/>
                <w:b w:val="0"/>
                <w:bCs/>
                <w:szCs w:val="24"/>
                <w:lang w:eastAsia="en-US"/>
              </w:rPr>
              <w:t>4</w:t>
            </w: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)</w:t>
            </w:r>
          </w:p>
        </w:tc>
        <w:tc>
          <w:tcPr>
            <w:tcW w:w="1087" w:type="dxa"/>
            <w:gridSpan w:val="3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983" w:type="dxa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</w:p>
        </w:tc>
      </w:tr>
      <w:tr w:rsidR="00A151FC" w:rsidRPr="00283391" w:rsidTr="00D74843">
        <w:tc>
          <w:tcPr>
            <w:tcW w:w="566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15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/8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99" w:type="dxa"/>
          </w:tcPr>
          <w:p w:rsidR="00A151FC" w:rsidRPr="00D22191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Контрольная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работа</w:t>
            </w:r>
            <w:r w:rsidRPr="00D22191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№ 2: Личные притяжательные местоимения</w:t>
            </w:r>
          </w:p>
        </w:tc>
        <w:tc>
          <w:tcPr>
            <w:tcW w:w="660" w:type="dxa"/>
          </w:tcPr>
          <w:p w:rsidR="00A151FC" w:rsidRPr="00D22191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Урок проверки и коррекции знаний и умений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245" w:type="dxa"/>
            <w:gridSpan w:val="2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Выполнение заданий проверочной работы</w:t>
            </w:r>
          </w:p>
        </w:tc>
        <w:tc>
          <w:tcPr>
            <w:tcW w:w="2263" w:type="dxa"/>
            <w:gridSpan w:val="2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Выявление языковых закономерностей (выведение правил)</w:t>
            </w:r>
          </w:p>
        </w:tc>
        <w:tc>
          <w:tcPr>
            <w:tcW w:w="2535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Дисциплинированность, последовательность, настойчивость и самостоятельность</w:t>
            </w:r>
          </w:p>
        </w:tc>
        <w:tc>
          <w:tcPr>
            <w:tcW w:w="1337" w:type="dxa"/>
            <w:gridSpan w:val="3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(Step 1</w:t>
            </w:r>
            <w:r w:rsidRPr="000C7892">
              <w:rPr>
                <w:rFonts w:ascii="Times New Roman" w:hAnsi="Times New Roman"/>
                <w:b w:val="0"/>
                <w:bCs/>
                <w:szCs w:val="24"/>
                <w:lang w:eastAsia="en-US"/>
              </w:rPr>
              <w:t>5</w:t>
            </w: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)</w:t>
            </w:r>
          </w:p>
        </w:tc>
        <w:tc>
          <w:tcPr>
            <w:tcW w:w="1087" w:type="dxa"/>
            <w:gridSpan w:val="3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983" w:type="dxa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</w:tr>
      <w:tr w:rsidR="00A151FC" w:rsidRPr="00283391" w:rsidTr="00D74843">
        <w:tc>
          <w:tcPr>
            <w:tcW w:w="566" w:type="dxa"/>
          </w:tcPr>
          <w:p w:rsidR="00A151FC" w:rsidRPr="001240D6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3432BB"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16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/9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99" w:type="dxa"/>
          </w:tcPr>
          <w:p w:rsidR="00A151FC" w:rsidRPr="003432BB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Лексика. Формы глагола «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быть».</w:t>
            </w:r>
            <w:r w:rsidRPr="003432BB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Повторение и обобщение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245" w:type="dxa"/>
            <w:gridSpan w:val="2"/>
          </w:tcPr>
          <w:p w:rsidR="00A151FC" w:rsidRPr="001E0534" w:rsidRDefault="00A151FC" w:rsidP="003432B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учатся строить предложения с использованием форм глагола «быть»</w:t>
            </w:r>
          </w:p>
        </w:tc>
        <w:tc>
          <w:tcPr>
            <w:tcW w:w="2263" w:type="dxa"/>
            <w:gridSpan w:val="2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Построение высказываний в соответствии с коммуникативными задачами</w:t>
            </w:r>
          </w:p>
        </w:tc>
        <w:tc>
          <w:tcPr>
            <w:tcW w:w="2535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Дисциплинированность, последовательность, настойчивость и самостоятельность</w:t>
            </w:r>
          </w:p>
        </w:tc>
        <w:tc>
          <w:tcPr>
            <w:tcW w:w="1337" w:type="dxa"/>
            <w:gridSpan w:val="3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(Step 1</w:t>
            </w:r>
            <w:r w:rsidRPr="000C7892">
              <w:rPr>
                <w:rFonts w:ascii="Times New Roman" w:hAnsi="Times New Roman"/>
                <w:b w:val="0"/>
                <w:bCs/>
                <w:szCs w:val="24"/>
                <w:lang w:eastAsia="en-US"/>
              </w:rPr>
              <w:t>6</w:t>
            </w: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)</w:t>
            </w:r>
          </w:p>
        </w:tc>
        <w:tc>
          <w:tcPr>
            <w:tcW w:w="1087" w:type="dxa"/>
            <w:gridSpan w:val="3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983" w:type="dxa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</w:p>
        </w:tc>
      </w:tr>
      <w:tr w:rsidR="00A151FC" w:rsidRPr="00283391" w:rsidTr="00D74843">
        <w:trPr>
          <w:trHeight w:val="296"/>
        </w:trPr>
        <w:tc>
          <w:tcPr>
            <w:tcW w:w="566" w:type="dxa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5109" w:type="dxa"/>
            <w:gridSpan w:val="16"/>
          </w:tcPr>
          <w:p w:rsidR="00A151FC" w:rsidRPr="001E0534" w:rsidRDefault="00A151FC" w:rsidP="003432BB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  <w:t xml:space="preserve">    </w:t>
            </w:r>
            <w:r w:rsidRPr="001E0534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  <w:t>Какой цвет? (</w:t>
            </w:r>
            <w:r w:rsidRPr="003432BB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  <w:t>2</w:t>
            </w:r>
            <w:r w:rsidRPr="001E0534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  <w:t xml:space="preserve"> часа)</w:t>
            </w:r>
          </w:p>
        </w:tc>
      </w:tr>
      <w:tr w:rsidR="00A151FC" w:rsidRPr="00283391" w:rsidTr="00D74843">
        <w:tc>
          <w:tcPr>
            <w:tcW w:w="566" w:type="dxa"/>
          </w:tcPr>
          <w:p w:rsidR="00A151FC" w:rsidRPr="003432BB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17</w:t>
            </w:r>
            <w:r w:rsidRPr="003432BB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/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799" w:type="dxa"/>
          </w:tcPr>
          <w:p w:rsidR="00A151FC" w:rsidRPr="001E0534" w:rsidRDefault="00A151FC" w:rsidP="003432BB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Цвета.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 меня есть. Это…</w:t>
            </w:r>
          </w:p>
        </w:tc>
        <w:tc>
          <w:tcPr>
            <w:tcW w:w="660" w:type="dxa"/>
          </w:tcPr>
          <w:p w:rsidR="00A151FC" w:rsidRPr="003432BB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3432BB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2C241F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  <w:r>
              <w:rPr>
                <w:lang w:val="en-US"/>
              </w:rPr>
              <w:t xml:space="preserve">sparrow  yellow </w:t>
            </w:r>
            <w:r w:rsidRPr="002C241F">
              <w:rPr>
                <w:lang w:val="en-US"/>
              </w:rPr>
              <w:t>win</w:t>
            </w:r>
            <w:r>
              <w:rPr>
                <w:lang w:val="en-US"/>
              </w:rPr>
              <w:t xml:space="preserve">dow rainbow </w:t>
            </w:r>
            <w:r w:rsidRPr="002C241F">
              <w:rPr>
                <w:lang w:val="en-US"/>
              </w:rPr>
              <w:t xml:space="preserve">low slow </w:t>
            </w:r>
          </w:p>
        </w:tc>
        <w:tc>
          <w:tcPr>
            <w:tcW w:w="2309" w:type="dxa"/>
            <w:gridSpan w:val="3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учатся строить предложения с использованием форм глагола «быть»</w:t>
            </w:r>
          </w:p>
        </w:tc>
        <w:tc>
          <w:tcPr>
            <w:tcW w:w="2199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Построение высказываний в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соответствии с комм.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задачами</w:t>
            </w:r>
          </w:p>
        </w:tc>
        <w:tc>
          <w:tcPr>
            <w:tcW w:w="2535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Элементарные представления о цвете</w:t>
            </w:r>
          </w:p>
        </w:tc>
        <w:tc>
          <w:tcPr>
            <w:tcW w:w="1337" w:type="dxa"/>
            <w:gridSpan w:val="3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(Step 1</w:t>
            </w:r>
            <w:r w:rsidRPr="000C7892">
              <w:rPr>
                <w:rFonts w:ascii="Times New Roman" w:hAnsi="Times New Roman"/>
                <w:b w:val="0"/>
                <w:bCs/>
                <w:szCs w:val="24"/>
                <w:lang w:eastAsia="en-US"/>
              </w:rPr>
              <w:t>7</w:t>
            </w: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)</w:t>
            </w:r>
          </w:p>
        </w:tc>
        <w:tc>
          <w:tcPr>
            <w:tcW w:w="1087" w:type="dxa"/>
            <w:gridSpan w:val="3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983" w:type="dxa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Style w:val="FontStyle43"/>
                <w:rFonts w:ascii="Times New Roman" w:hAnsi="Times New Roman"/>
                <w:b w:val="0"/>
                <w:bCs/>
                <w:szCs w:val="24"/>
              </w:rPr>
            </w:pPr>
          </w:p>
        </w:tc>
      </w:tr>
      <w:tr w:rsidR="00A151FC" w:rsidRPr="00283391" w:rsidTr="00D74843">
        <w:tc>
          <w:tcPr>
            <w:tcW w:w="566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18</w:t>
            </w:r>
            <w:r w:rsidRPr="00945408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/2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99" w:type="dxa"/>
          </w:tcPr>
          <w:p w:rsidR="00A151FC" w:rsidRPr="001E0534" w:rsidRDefault="00A151FC" w:rsidP="003432BB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Цвета. </w:t>
            </w:r>
            <w:r w:rsidRPr="0050430F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Я вижу. Какого цвета?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Default="00A151FC" w:rsidP="0050430F">
            <w:pPr>
              <w:widowControl w:val="0"/>
              <w:suppressAutoHyphens/>
              <w:spacing w:after="0" w:line="240" w:lineRule="auto"/>
              <w:rPr>
                <w:lang w:val="en-US"/>
              </w:rPr>
            </w:pPr>
            <w:r>
              <w:t xml:space="preserve"> grey </w:t>
            </w:r>
          </w:p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t>white orange  dark</w:t>
            </w:r>
          </w:p>
        </w:tc>
        <w:tc>
          <w:tcPr>
            <w:tcW w:w="2309" w:type="dxa"/>
            <w:gridSpan w:val="3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Учатся использовать в речи структуру Я вижу. Какого цвета. </w:t>
            </w:r>
          </w:p>
        </w:tc>
        <w:tc>
          <w:tcPr>
            <w:tcW w:w="2199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Построение высказываний в соответствии с коммуникативными задачами</w:t>
            </w:r>
          </w:p>
        </w:tc>
        <w:tc>
          <w:tcPr>
            <w:tcW w:w="2535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Элементарные представления о цвете</w:t>
            </w:r>
          </w:p>
        </w:tc>
        <w:tc>
          <w:tcPr>
            <w:tcW w:w="1337" w:type="dxa"/>
            <w:gridSpan w:val="3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pPr>
              <w:pStyle w:val="Style9"/>
              <w:snapToGrid w:val="0"/>
              <w:contextualSpacing/>
              <w:jc w:val="left"/>
              <w:rPr>
                <w:b/>
              </w:rPr>
            </w:pPr>
            <w:r w:rsidRPr="000F3FE2">
              <w:rPr>
                <w:b/>
                <w:lang w:val="en-US" w:eastAsia="en-US"/>
              </w:rPr>
              <w:t>(Step 1</w:t>
            </w:r>
            <w:r w:rsidRPr="000F3FE2">
              <w:rPr>
                <w:b/>
                <w:lang w:eastAsia="en-US"/>
              </w:rPr>
              <w:t>8</w:t>
            </w:r>
            <w:r w:rsidRPr="000F3FE2">
              <w:rPr>
                <w:b/>
                <w:lang w:val="en-US" w:eastAsia="en-US"/>
              </w:rPr>
              <w:t>)</w:t>
            </w:r>
          </w:p>
        </w:tc>
        <w:tc>
          <w:tcPr>
            <w:tcW w:w="1087" w:type="dxa"/>
            <w:gridSpan w:val="3"/>
          </w:tcPr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snapToGrid w:val="0"/>
              <w:ind w:firstLine="0"/>
              <w:contextualSpacing/>
              <w:jc w:val="left"/>
              <w:rPr>
                <w:b/>
              </w:rPr>
            </w:pPr>
          </w:p>
        </w:tc>
        <w:tc>
          <w:tcPr>
            <w:tcW w:w="983" w:type="dxa"/>
          </w:tcPr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snapToGrid w:val="0"/>
              <w:ind w:firstLine="0"/>
              <w:contextualSpacing/>
              <w:jc w:val="left"/>
              <w:rPr>
                <w:b/>
              </w:rPr>
            </w:pPr>
          </w:p>
        </w:tc>
      </w:tr>
    </w:tbl>
    <w:p w:rsidR="00A151FC" w:rsidRDefault="00A151FC" w:rsidP="0084570A">
      <w:pPr>
        <w:tabs>
          <w:tab w:val="left" w:pos="4965"/>
        </w:tabs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</w:pPr>
    </w:p>
    <w:p w:rsidR="00A151FC" w:rsidRPr="001E0534" w:rsidRDefault="00A151FC" w:rsidP="0084570A">
      <w:pPr>
        <w:tabs>
          <w:tab w:val="left" w:pos="4965"/>
        </w:tabs>
        <w:jc w:val="center"/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</w:pPr>
      <w:r w:rsidRPr="003432BB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 xml:space="preserve">Какой цвет? Вещи для дома </w:t>
      </w:r>
      <w:r w:rsidRPr="001E0534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 xml:space="preserve"> (6 часов)</w:t>
      </w:r>
    </w:p>
    <w:tbl>
      <w:tblPr>
        <w:tblW w:w="15675" w:type="dxa"/>
        <w:tblInd w:w="-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0"/>
        <w:gridCol w:w="1815"/>
        <w:gridCol w:w="660"/>
        <w:gridCol w:w="1320"/>
        <w:gridCol w:w="880"/>
        <w:gridCol w:w="2310"/>
        <w:gridCol w:w="2200"/>
        <w:gridCol w:w="2530"/>
        <w:gridCol w:w="1220"/>
        <w:gridCol w:w="1102"/>
        <w:gridCol w:w="1088"/>
      </w:tblGrid>
      <w:tr w:rsidR="00A151FC" w:rsidRPr="00283391" w:rsidTr="00D74843">
        <w:trPr>
          <w:trHeight w:val="1528"/>
        </w:trPr>
        <w:tc>
          <w:tcPr>
            <w:tcW w:w="550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19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/1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815" w:type="dxa"/>
          </w:tcPr>
          <w:p w:rsidR="00A151FC" w:rsidRPr="001E0534" w:rsidRDefault="00A151FC" w:rsidP="003432BB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Цвета предметов и животных. </w:t>
            </w:r>
            <w:r w:rsidRPr="0050430F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. Какого цвета. Диалогическая речь</w:t>
            </w:r>
          </w:p>
        </w:tc>
        <w:tc>
          <w:tcPr>
            <w:tcW w:w="660" w:type="dxa"/>
          </w:tcPr>
          <w:p w:rsidR="00A151FC" w:rsidRPr="0050430F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50430F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t>colour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выполняют задание на аудирование с пониманием основного содержания с опорой на картинку;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построение высказывания в соответствии с коммуникативными задачами </w:t>
            </w:r>
          </w:p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ind w:hanging="5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53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первоначальный опыт постижения ценностей национальной культуры;</w:t>
            </w:r>
          </w:p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20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r w:rsidRPr="000F3FE2">
              <w:rPr>
                <w:lang w:val="en-US" w:eastAsia="en-US"/>
              </w:rPr>
              <w:t>(Step 1</w:t>
            </w:r>
            <w:r w:rsidRPr="000F3FE2">
              <w:rPr>
                <w:lang w:eastAsia="en-US"/>
              </w:rPr>
              <w:t>9</w:t>
            </w:r>
            <w:r w:rsidRPr="000F3FE2">
              <w:rPr>
                <w:lang w:val="en-US" w:eastAsia="en-US"/>
              </w:rPr>
              <w:t>)</w:t>
            </w:r>
          </w:p>
        </w:tc>
        <w:tc>
          <w:tcPr>
            <w:tcW w:w="1102" w:type="dxa"/>
          </w:tcPr>
          <w:p w:rsidR="00A151FC" w:rsidRDefault="00A151FC">
            <w:pPr>
              <w:spacing w:after="0" w:line="240" w:lineRule="auto"/>
            </w:pPr>
          </w:p>
          <w:p w:rsidR="00A151FC" w:rsidRPr="000F3FE2" w:rsidRDefault="00A151FC" w:rsidP="00D74843"/>
        </w:tc>
        <w:tc>
          <w:tcPr>
            <w:tcW w:w="1088" w:type="dxa"/>
          </w:tcPr>
          <w:p w:rsidR="00A151FC" w:rsidRDefault="00A151FC">
            <w:pPr>
              <w:spacing w:after="0" w:line="240" w:lineRule="auto"/>
            </w:pPr>
          </w:p>
          <w:p w:rsidR="00A151FC" w:rsidRPr="000F3FE2" w:rsidRDefault="00A151FC" w:rsidP="00D74843"/>
        </w:tc>
      </w:tr>
      <w:tr w:rsidR="00A151FC" w:rsidRPr="00283391" w:rsidTr="00D74843">
        <w:trPr>
          <w:trHeight w:val="1370"/>
        </w:trPr>
        <w:tc>
          <w:tcPr>
            <w:tcW w:w="550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20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/2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815" w:type="dxa"/>
          </w:tcPr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Вещи для дома. Чтение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A151FC" w:rsidRPr="0084570A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Default="00A151FC" w:rsidP="0050430F">
            <w:pPr>
              <w:widowControl w:val="0"/>
              <w:suppressAutoHyphens/>
              <w:spacing w:after="0" w:line="240" w:lineRule="auto"/>
              <w:rPr>
                <w:lang w:val="en-US"/>
              </w:rPr>
            </w:pPr>
            <w:r>
              <w:t>Light</w:t>
            </w:r>
          </w:p>
          <w:p w:rsidR="00A151FC" w:rsidRDefault="00A151FC" w:rsidP="0050430F">
            <w:pPr>
              <w:widowControl w:val="0"/>
              <w:suppressAutoHyphens/>
              <w:spacing w:after="0" w:line="240" w:lineRule="auto"/>
              <w:rPr>
                <w:lang w:val="en-US"/>
              </w:rPr>
            </w:pPr>
            <w:r>
              <w:t xml:space="preserve">  Bright</w:t>
            </w:r>
          </w:p>
          <w:p w:rsidR="00A151FC" w:rsidRPr="00BE0D2C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val="en-US" w:eastAsia="hi-IN" w:bidi="hi-IN"/>
              </w:rPr>
            </w:pPr>
            <w:r>
              <w:t xml:space="preserve"> </w:t>
            </w:r>
            <w:r w:rsidRPr="00BE0D2C">
              <w:rPr>
                <w:lang w:val="en-US"/>
              </w:rPr>
              <w:t>old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учатся соотносить звук и его транскрипционное обозначение;</w:t>
            </w:r>
          </w:p>
          <w:p w:rsidR="00A151FC" w:rsidRPr="001E0534" w:rsidRDefault="00A151FC" w:rsidP="0084570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союза </w:t>
            </w:r>
            <w:r w:rsidRPr="001E0534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hi-IN" w:bidi="hi-IN"/>
              </w:rPr>
              <w:t>and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построение высказывания в соответствии с коммуникативными задачами 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ценностное отношение к своим</w:t>
            </w:r>
          </w:p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вещам</w:t>
            </w:r>
          </w:p>
        </w:tc>
        <w:tc>
          <w:tcPr>
            <w:tcW w:w="1220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r w:rsidRPr="000F3FE2">
              <w:rPr>
                <w:lang w:val="en-US" w:eastAsia="en-US"/>
              </w:rPr>
              <w:t>(Step 20)</w:t>
            </w:r>
          </w:p>
        </w:tc>
        <w:tc>
          <w:tcPr>
            <w:tcW w:w="1102" w:type="dxa"/>
          </w:tcPr>
          <w:p w:rsidR="00A151FC" w:rsidRDefault="00A151FC">
            <w:pPr>
              <w:spacing w:after="0" w:line="240" w:lineRule="auto"/>
            </w:pPr>
          </w:p>
          <w:p w:rsidR="00A151FC" w:rsidRPr="000F3FE2" w:rsidRDefault="00A151FC" w:rsidP="00D74843"/>
        </w:tc>
        <w:tc>
          <w:tcPr>
            <w:tcW w:w="1088" w:type="dxa"/>
          </w:tcPr>
          <w:p w:rsidR="00A151FC" w:rsidRDefault="00A151FC">
            <w:pPr>
              <w:spacing w:after="0" w:line="240" w:lineRule="auto"/>
            </w:pPr>
          </w:p>
          <w:p w:rsidR="00A151FC" w:rsidRPr="000F3FE2" w:rsidRDefault="00A151FC" w:rsidP="00D74843"/>
        </w:tc>
      </w:tr>
      <w:tr w:rsidR="00A151FC" w:rsidRPr="00283391" w:rsidTr="00D74843">
        <w:tc>
          <w:tcPr>
            <w:tcW w:w="550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21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/3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815" w:type="dxa"/>
          </w:tcPr>
          <w:p w:rsidR="00A151FC" w:rsidRPr="001E0534" w:rsidRDefault="00A151FC" w:rsidP="003432BB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Боб и Лизи. </w:t>
            </w:r>
            <w:r w:rsidRPr="0050430F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Я могу,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я не могу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BE0D2C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val="en-US" w:eastAsia="hi-IN" w:bidi="hi-IN"/>
              </w:rPr>
            </w:pPr>
            <w:r>
              <w:rPr>
                <w:lang w:val="en-US"/>
              </w:rPr>
              <w:t xml:space="preserve">flag  weak  strong fat  new young  thin  thick </w:t>
            </w:r>
            <w:r w:rsidRPr="00BE0D2C">
              <w:rPr>
                <w:lang w:val="en-US"/>
              </w:rPr>
              <w:t xml:space="preserve"> 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ind w:right="24" w:hanging="10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осуществляют рефлексию, определяя, чему они уже научились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ind w:hanging="5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построение высказывания 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 соответствии с коммуник.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задачами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построение рассуждений, работа с информацией </w:t>
            </w:r>
          </w:p>
        </w:tc>
        <w:tc>
          <w:tcPr>
            <w:tcW w:w="1220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r w:rsidRPr="000F3FE2">
              <w:rPr>
                <w:lang w:val="en-US" w:eastAsia="en-US"/>
              </w:rPr>
              <w:t>(Step 21)</w:t>
            </w:r>
          </w:p>
        </w:tc>
        <w:tc>
          <w:tcPr>
            <w:tcW w:w="1102" w:type="dxa"/>
          </w:tcPr>
          <w:p w:rsidR="00A151FC" w:rsidRDefault="00A151FC">
            <w:pPr>
              <w:spacing w:after="0" w:line="240" w:lineRule="auto"/>
            </w:pPr>
          </w:p>
          <w:p w:rsidR="00A151FC" w:rsidRPr="000F3FE2" w:rsidRDefault="00A151FC" w:rsidP="00D74843"/>
        </w:tc>
        <w:tc>
          <w:tcPr>
            <w:tcW w:w="1088" w:type="dxa"/>
          </w:tcPr>
          <w:p w:rsidR="00A151FC" w:rsidRDefault="00A151FC">
            <w:pPr>
              <w:spacing w:after="0" w:line="240" w:lineRule="auto"/>
            </w:pPr>
          </w:p>
          <w:p w:rsidR="00A151FC" w:rsidRPr="000F3FE2" w:rsidRDefault="00A151FC" w:rsidP="00D74843"/>
        </w:tc>
      </w:tr>
      <w:tr w:rsidR="00A151FC" w:rsidRPr="00283391" w:rsidTr="00D74843">
        <w:tc>
          <w:tcPr>
            <w:tcW w:w="550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22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/4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815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Лексика. Описание людей и предметов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310" w:type="dxa"/>
          </w:tcPr>
          <w:p w:rsidR="00A151FC" w:rsidRPr="001E0534" w:rsidRDefault="00A151FC" w:rsidP="001F189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учатся строить предложения с использованием глагола-связки </w:t>
            </w:r>
            <w:r w:rsidRPr="001E0534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hi-IN" w:bidi="hi-IN"/>
              </w:rPr>
              <w:t>tobe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в форме третьего лица единственного числа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ind w:hanging="5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зрительная дифференциация (букв, буквосочетаний,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отдельных слов, грамм.конструкций)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ind w:right="24" w:hanging="14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мотивация к самореализации в познавательной и учебной деятельности; </w:t>
            </w:r>
          </w:p>
        </w:tc>
        <w:tc>
          <w:tcPr>
            <w:tcW w:w="1220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pPr>
              <w:pStyle w:val="Style9"/>
              <w:widowControl/>
              <w:snapToGrid w:val="0"/>
              <w:ind w:right="24" w:hanging="14"/>
              <w:jc w:val="left"/>
              <w:rPr>
                <w:rStyle w:val="FontStyle43"/>
                <w:rFonts w:ascii="Times New Roman" w:hAnsi="Times New Roman"/>
              </w:rPr>
            </w:pPr>
            <w:r w:rsidRPr="000F3FE2">
              <w:rPr>
                <w:rFonts w:ascii="Times New Roman" w:hAnsi="Times New Roman" w:cs="Times New Roman"/>
                <w:lang w:val="en-US" w:eastAsia="en-US"/>
              </w:rPr>
              <w:t>(Step 22)</w:t>
            </w:r>
          </w:p>
        </w:tc>
        <w:tc>
          <w:tcPr>
            <w:tcW w:w="1102" w:type="dxa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widowControl/>
              <w:snapToGrid w:val="0"/>
              <w:ind w:right="24" w:firstLine="0"/>
              <w:jc w:val="left"/>
              <w:rPr>
                <w:rStyle w:val="FontStyle43"/>
                <w:rFonts w:ascii="Times New Roman" w:hAnsi="Times New Roman"/>
              </w:rPr>
            </w:pPr>
          </w:p>
        </w:tc>
        <w:tc>
          <w:tcPr>
            <w:tcW w:w="1088" w:type="dxa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widowControl/>
              <w:snapToGrid w:val="0"/>
              <w:ind w:right="24" w:firstLine="0"/>
              <w:jc w:val="left"/>
              <w:rPr>
                <w:rStyle w:val="FontStyle43"/>
                <w:rFonts w:ascii="Times New Roman" w:hAnsi="Times New Roman"/>
              </w:rPr>
            </w:pPr>
          </w:p>
        </w:tc>
      </w:tr>
      <w:tr w:rsidR="00A151FC" w:rsidRPr="00283391" w:rsidTr="00D74843">
        <w:trPr>
          <w:trHeight w:val="1749"/>
        </w:trPr>
        <w:tc>
          <w:tcPr>
            <w:tcW w:w="550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23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/5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815" w:type="dxa"/>
          </w:tcPr>
          <w:p w:rsidR="00A151FC" w:rsidRPr="001E0534" w:rsidRDefault="00A151FC" w:rsidP="003432BB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Чтение. </w:t>
            </w:r>
            <w:r w:rsidRPr="003432BB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Я могу/ я не могу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31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учатся давать оценочные характеристики людям и предметам;</w:t>
            </w:r>
          </w:p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ind w:right="24" w:hanging="14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догадка (на основе словообразования, аналогии с родным языком, иллюстративной наглядности); 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12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Осознанное построение речевого высказывания в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соответствии с коммун.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задачами;.</w:t>
            </w:r>
          </w:p>
        </w:tc>
        <w:tc>
          <w:tcPr>
            <w:tcW w:w="1220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C7892" w:rsidRDefault="00A151FC" w:rsidP="004C31BF">
            <w:pPr>
              <w:pStyle w:val="BodyText"/>
              <w:snapToGrid w:val="0"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(Step 23)</w:t>
            </w:r>
          </w:p>
        </w:tc>
        <w:tc>
          <w:tcPr>
            <w:tcW w:w="1102" w:type="dxa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1088" w:type="dxa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</w:tr>
      <w:tr w:rsidR="00A151FC" w:rsidRPr="00283391" w:rsidTr="00D74843">
        <w:trPr>
          <w:trHeight w:val="1107"/>
        </w:trPr>
        <w:tc>
          <w:tcPr>
            <w:tcW w:w="550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24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/6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815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Обобщающий урок.</w:t>
            </w:r>
          </w:p>
        </w:tc>
        <w:tc>
          <w:tcPr>
            <w:tcW w:w="660" w:type="dxa"/>
          </w:tcPr>
          <w:p w:rsidR="00A151FC" w:rsidRPr="001F1896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31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учатся называть предмет и давать его характеристику;</w:t>
            </w:r>
          </w:p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ind w:right="24" w:hanging="14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догадка (на основе словообразования, аналогии с родным языком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)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12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ысказывания в соответствии с коммуникативными задачами;.</w:t>
            </w:r>
          </w:p>
        </w:tc>
        <w:tc>
          <w:tcPr>
            <w:tcW w:w="1220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C7892" w:rsidRDefault="00A151FC" w:rsidP="004C31BF">
            <w:pPr>
              <w:pStyle w:val="BodyText"/>
              <w:snapToGrid w:val="0"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  <w:r w:rsidRPr="006757E3">
              <w:rPr>
                <w:rFonts w:ascii="Times New Roman" w:hAnsi="Times New Roman"/>
                <w:b w:val="0"/>
                <w:bCs/>
                <w:szCs w:val="24"/>
                <w:lang w:val="en-US" w:eastAsia="en-US"/>
              </w:rPr>
              <w:t>(Step 24)</w:t>
            </w:r>
          </w:p>
        </w:tc>
        <w:tc>
          <w:tcPr>
            <w:tcW w:w="1102" w:type="dxa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1088" w:type="dxa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</w:tr>
    </w:tbl>
    <w:p w:rsidR="00A151FC" w:rsidRPr="001E0534" w:rsidRDefault="00A151FC" w:rsidP="003432BB">
      <w:pPr>
        <w:tabs>
          <w:tab w:val="left" w:pos="5145"/>
        </w:tabs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</w:pPr>
      <w:r>
        <w:tab/>
      </w:r>
      <w:r w:rsidRPr="001E0534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>Сколько? (</w:t>
      </w:r>
      <w:r>
        <w:rPr>
          <w:rFonts w:ascii="Times New Roman" w:eastAsia="SimSun" w:hAnsi="Times New Roman"/>
          <w:b/>
          <w:kern w:val="1"/>
          <w:sz w:val="24"/>
          <w:szCs w:val="24"/>
          <w:lang w:val="en-US" w:eastAsia="hi-IN" w:bidi="hi-IN"/>
        </w:rPr>
        <w:t>8</w:t>
      </w:r>
      <w:r w:rsidRPr="001E0534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 xml:space="preserve"> часов)</w:t>
      </w:r>
    </w:p>
    <w:tbl>
      <w:tblPr>
        <w:tblW w:w="15620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0"/>
        <w:gridCol w:w="1760"/>
        <w:gridCol w:w="660"/>
        <w:gridCol w:w="1320"/>
        <w:gridCol w:w="880"/>
        <w:gridCol w:w="2310"/>
        <w:gridCol w:w="2200"/>
        <w:gridCol w:w="2530"/>
        <w:gridCol w:w="1337"/>
        <w:gridCol w:w="1087"/>
        <w:gridCol w:w="986"/>
      </w:tblGrid>
      <w:tr w:rsidR="00A151FC" w:rsidRPr="00283391" w:rsidTr="00D74843">
        <w:tc>
          <w:tcPr>
            <w:tcW w:w="550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25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/1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Лексика. Сколько. Чтение </w:t>
            </w:r>
          </w:p>
        </w:tc>
        <w:tc>
          <w:tcPr>
            <w:tcW w:w="660" w:type="dxa"/>
          </w:tcPr>
          <w:p w:rsidR="00A151FC" w:rsidRPr="00F54BE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F54BE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Default="00A151FC" w:rsidP="0050430F">
            <w:pPr>
              <w:widowControl w:val="0"/>
              <w:suppressAutoHyphens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all  </w:t>
            </w:r>
          </w:p>
          <w:p w:rsidR="00A151FC" w:rsidRDefault="00A151FC" w:rsidP="0050430F">
            <w:pPr>
              <w:widowControl w:val="0"/>
              <w:suppressAutoHyphens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tall </w:t>
            </w:r>
          </w:p>
          <w:p w:rsidR="00A151FC" w:rsidRDefault="00A151FC" w:rsidP="0050430F">
            <w:pPr>
              <w:widowControl w:val="0"/>
              <w:suppressAutoHyphens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ball </w:t>
            </w:r>
          </w:p>
          <w:p w:rsidR="00A151FC" w:rsidRDefault="00A151FC" w:rsidP="0050430F">
            <w:pPr>
              <w:widowControl w:val="0"/>
              <w:suppressAutoHyphens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hall</w:t>
            </w:r>
          </w:p>
          <w:p w:rsidR="00A151FC" w:rsidRDefault="00A151FC" w:rsidP="0050430F">
            <w:pPr>
              <w:widowControl w:val="0"/>
              <w:suppressAutoHyphens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small</w:t>
            </w:r>
          </w:p>
          <w:p w:rsidR="00A151FC" w:rsidRDefault="00A151FC" w:rsidP="0050430F">
            <w:pPr>
              <w:widowControl w:val="0"/>
              <w:suppressAutoHyphens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 wall</w:t>
            </w:r>
          </w:p>
          <w:p w:rsidR="00A151FC" w:rsidRPr="00BE0D2C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val="en-US" w:eastAsia="hi-IN" w:bidi="hi-IN"/>
              </w:rPr>
            </w:pPr>
            <w:r>
              <w:rPr>
                <w:lang w:val="en-US"/>
              </w:rPr>
              <w:t xml:space="preserve"> </w:t>
            </w:r>
            <w:r w:rsidRPr="00BE0D2C">
              <w:rPr>
                <w:lang w:val="en-US"/>
              </w:rPr>
              <w:t>high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строят краткие монологические высказывания описательного характера в объеме трех простых предложений;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ind w:right="24" w:hanging="14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построение высказывания в соответствии с коммуникативными задачами </w:t>
            </w:r>
          </w:p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ind w:hanging="5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ind w:right="24" w:hanging="14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Доброжелательное отношение к другим участникам учебной и игровой деятельности </w:t>
            </w:r>
          </w:p>
        </w:tc>
        <w:tc>
          <w:tcPr>
            <w:tcW w:w="1337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pPr>
              <w:pStyle w:val="Style9"/>
              <w:widowControl/>
              <w:snapToGrid w:val="0"/>
              <w:ind w:right="24" w:hanging="14"/>
              <w:jc w:val="left"/>
              <w:rPr>
                <w:rStyle w:val="FontStyle43"/>
                <w:rFonts w:ascii="Times New Roman" w:hAnsi="Times New Roman"/>
              </w:rPr>
            </w:pPr>
            <w:r w:rsidRPr="000F3FE2">
              <w:rPr>
                <w:rFonts w:ascii="Times New Roman" w:hAnsi="Times New Roman" w:cs="Times New Roman"/>
                <w:lang w:val="en-US" w:eastAsia="en-US"/>
              </w:rPr>
              <w:t>(Step 25)</w:t>
            </w:r>
          </w:p>
        </w:tc>
        <w:tc>
          <w:tcPr>
            <w:tcW w:w="1087" w:type="dxa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widowControl/>
              <w:snapToGrid w:val="0"/>
              <w:ind w:right="24" w:firstLine="0"/>
              <w:jc w:val="left"/>
              <w:rPr>
                <w:rStyle w:val="FontStyle43"/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widowControl/>
              <w:snapToGrid w:val="0"/>
              <w:ind w:right="24" w:firstLine="0"/>
              <w:jc w:val="left"/>
              <w:rPr>
                <w:rStyle w:val="FontStyle43"/>
                <w:rFonts w:ascii="Times New Roman" w:hAnsi="Times New Roman"/>
              </w:rPr>
            </w:pPr>
          </w:p>
        </w:tc>
      </w:tr>
      <w:tr w:rsidR="00A151FC" w:rsidRPr="00283391" w:rsidTr="00D74843">
        <w:tc>
          <w:tcPr>
            <w:tcW w:w="550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26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/2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Фред и Тед. Чтение</w:t>
            </w:r>
          </w:p>
        </w:tc>
        <w:tc>
          <w:tcPr>
            <w:tcW w:w="660" w:type="dxa"/>
          </w:tcPr>
          <w:p w:rsidR="00A151FC" w:rsidRPr="001F1896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Default="00A151FC" w:rsidP="0050430F">
            <w:pPr>
              <w:widowControl w:val="0"/>
              <w:suppressAutoHyphens/>
              <w:spacing w:after="0" w:line="240" w:lineRule="auto"/>
              <w:rPr>
                <w:lang w:val="en-US"/>
              </w:rPr>
            </w:pPr>
            <w:r>
              <w:t xml:space="preserve">long </w:t>
            </w:r>
          </w:p>
          <w:p w:rsidR="00A151FC" w:rsidRDefault="00A151FC" w:rsidP="0050430F">
            <w:pPr>
              <w:widowControl w:val="0"/>
              <w:suppressAutoHyphens/>
              <w:spacing w:after="0" w:line="240" w:lineRule="auto"/>
              <w:rPr>
                <w:lang w:val="en-US"/>
              </w:rPr>
            </w:pPr>
            <w:r>
              <w:t xml:space="preserve">short </w:t>
            </w:r>
          </w:p>
          <w:p w:rsidR="00A151FC" w:rsidRDefault="00A151FC" w:rsidP="0050430F">
            <w:pPr>
              <w:widowControl w:val="0"/>
              <w:suppressAutoHyphens/>
              <w:spacing w:after="0" w:line="240" w:lineRule="auto"/>
              <w:rPr>
                <w:lang w:val="en-US"/>
              </w:rPr>
            </w:pPr>
            <w:r>
              <w:t xml:space="preserve"> clean </w:t>
            </w:r>
          </w:p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t>dirty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учатся прогно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зировать содержание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высказывания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ind w:hanging="5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построение высказывания в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соответствии с коммуник.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задачами 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ind w:right="24" w:hanging="14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Доброжелательное отношение к другим участникам </w:t>
            </w:r>
          </w:p>
        </w:tc>
        <w:tc>
          <w:tcPr>
            <w:tcW w:w="1337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pPr>
              <w:pStyle w:val="Style9"/>
              <w:widowControl/>
              <w:snapToGrid w:val="0"/>
              <w:ind w:right="24" w:hanging="14"/>
              <w:jc w:val="left"/>
              <w:rPr>
                <w:rStyle w:val="FontStyle43"/>
                <w:rFonts w:ascii="Times New Roman" w:hAnsi="Times New Roman"/>
              </w:rPr>
            </w:pPr>
            <w:r w:rsidRPr="000F3FE2">
              <w:rPr>
                <w:rFonts w:ascii="Times New Roman" w:hAnsi="Times New Roman" w:cs="Times New Roman"/>
                <w:lang w:val="en-US" w:eastAsia="en-US"/>
              </w:rPr>
              <w:t>(Step 26)</w:t>
            </w:r>
          </w:p>
        </w:tc>
        <w:tc>
          <w:tcPr>
            <w:tcW w:w="1087" w:type="dxa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widowControl/>
              <w:snapToGrid w:val="0"/>
              <w:ind w:right="24" w:firstLine="0"/>
              <w:jc w:val="left"/>
              <w:rPr>
                <w:rStyle w:val="FontStyle43"/>
                <w:rFonts w:ascii="Times New Roman" w:hAnsi="Times New Roman"/>
              </w:rPr>
            </w:pPr>
          </w:p>
        </w:tc>
        <w:tc>
          <w:tcPr>
            <w:tcW w:w="986" w:type="dxa"/>
          </w:tcPr>
          <w:p w:rsidR="00A151FC" w:rsidRDefault="00A151FC">
            <w:pPr>
              <w:spacing w:after="0" w:line="240" w:lineRule="auto"/>
              <w:rPr>
                <w:rStyle w:val="FontStyle43"/>
                <w:rFonts w:ascii="Times New Roman" w:hAnsi="Times New Roman"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widowControl/>
              <w:snapToGrid w:val="0"/>
              <w:ind w:right="24" w:firstLine="0"/>
              <w:jc w:val="left"/>
              <w:rPr>
                <w:rStyle w:val="FontStyle43"/>
                <w:rFonts w:ascii="Times New Roman" w:hAnsi="Times New Roman"/>
              </w:rPr>
            </w:pPr>
          </w:p>
        </w:tc>
      </w:tr>
      <w:tr w:rsidR="00A151FC" w:rsidRPr="00283391" w:rsidTr="00D74843">
        <w:tc>
          <w:tcPr>
            <w:tcW w:w="550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27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/3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Характеристика людей, животных и предметов.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755DD9" w:rsidRDefault="00A151FC" w:rsidP="00755DD9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31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читают небольшой текст, по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строенный на изученной лексике;</w:t>
            </w:r>
          </w:p>
        </w:tc>
        <w:tc>
          <w:tcPr>
            <w:tcW w:w="2200" w:type="dxa"/>
          </w:tcPr>
          <w:p w:rsidR="00A151FC" w:rsidRPr="001E0534" w:rsidRDefault="00A151FC" w:rsidP="00755DD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выявление главного 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,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формулирование выводов (из прочитанного)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первоначальный опыт постижения народного творчества, </w:t>
            </w:r>
          </w:p>
        </w:tc>
        <w:tc>
          <w:tcPr>
            <w:tcW w:w="1337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r w:rsidRPr="000F3FE2">
              <w:rPr>
                <w:lang w:val="en-US" w:eastAsia="en-US"/>
              </w:rPr>
              <w:t>(Step 27)</w:t>
            </w:r>
          </w:p>
        </w:tc>
        <w:tc>
          <w:tcPr>
            <w:tcW w:w="1087" w:type="dxa"/>
          </w:tcPr>
          <w:p w:rsidR="00A151FC" w:rsidRDefault="00A151FC">
            <w:pPr>
              <w:spacing w:after="0" w:line="240" w:lineRule="auto"/>
            </w:pPr>
          </w:p>
          <w:p w:rsidR="00A151FC" w:rsidRPr="000F3FE2" w:rsidRDefault="00A151FC" w:rsidP="004C31BF"/>
        </w:tc>
        <w:tc>
          <w:tcPr>
            <w:tcW w:w="986" w:type="dxa"/>
          </w:tcPr>
          <w:p w:rsidR="00A151FC" w:rsidRDefault="00A151FC">
            <w:pPr>
              <w:spacing w:after="0" w:line="240" w:lineRule="auto"/>
            </w:pPr>
          </w:p>
          <w:p w:rsidR="00A151FC" w:rsidRPr="000F3FE2" w:rsidRDefault="00A151FC" w:rsidP="00D74843"/>
        </w:tc>
      </w:tr>
      <w:tr w:rsidR="00A151FC" w:rsidRPr="00283391" w:rsidTr="00D74843">
        <w:tc>
          <w:tcPr>
            <w:tcW w:w="550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28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/4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.</w:t>
            </w:r>
          </w:p>
        </w:tc>
        <w:tc>
          <w:tcPr>
            <w:tcW w:w="1760" w:type="dxa"/>
          </w:tcPr>
          <w:p w:rsidR="00A151FC" w:rsidRPr="001E0534" w:rsidRDefault="00A151FC" w:rsidP="003432BB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Время. 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Который час.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31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Учатся понимать время на английском языке  с использованием структуры</w:t>
            </w:r>
          </w:p>
        </w:tc>
        <w:tc>
          <w:tcPr>
            <w:tcW w:w="2200" w:type="dxa"/>
          </w:tcPr>
          <w:p w:rsidR="00A151FC" w:rsidRPr="001E0534" w:rsidRDefault="00A151FC" w:rsidP="00755DD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выявление главного (основной идеи, главного предложения в абзаце, в тексте);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ind w:right="24" w:hanging="14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Осознанное построение высказывания в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соответствии с коммун.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задачами; </w:t>
            </w:r>
          </w:p>
        </w:tc>
        <w:tc>
          <w:tcPr>
            <w:tcW w:w="1337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pPr>
              <w:pStyle w:val="Style9"/>
              <w:widowControl/>
              <w:snapToGrid w:val="0"/>
              <w:ind w:right="24" w:hanging="14"/>
              <w:jc w:val="left"/>
              <w:rPr>
                <w:rFonts w:ascii="Times New Roman" w:hAnsi="Times New Roman" w:cs="Times New Roman"/>
              </w:rPr>
            </w:pPr>
            <w:r w:rsidRPr="000F3FE2">
              <w:rPr>
                <w:rFonts w:ascii="Times New Roman" w:hAnsi="Times New Roman" w:cs="Times New Roman"/>
                <w:lang w:val="en-US" w:eastAsia="en-US"/>
              </w:rPr>
              <w:t>(Step 2</w:t>
            </w:r>
            <w:r w:rsidRPr="000F3FE2">
              <w:rPr>
                <w:rFonts w:ascii="Times New Roman" w:hAnsi="Times New Roman" w:cs="Times New Roman"/>
                <w:lang w:eastAsia="en-US"/>
              </w:rPr>
              <w:t>8</w:t>
            </w:r>
            <w:r w:rsidRPr="000F3FE2">
              <w:rPr>
                <w:rFonts w:ascii="Times New Roman" w:hAnsi="Times New Roman" w:cs="Times New Roman"/>
                <w:lang w:val="en-US" w:eastAsia="en-US"/>
              </w:rPr>
              <w:t>)</w:t>
            </w:r>
          </w:p>
        </w:tc>
        <w:tc>
          <w:tcPr>
            <w:tcW w:w="1087" w:type="dxa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widowControl/>
              <w:snapToGrid w:val="0"/>
              <w:ind w:right="24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widowControl/>
              <w:snapToGrid w:val="0"/>
              <w:ind w:right="24" w:firstLine="0"/>
              <w:jc w:val="left"/>
              <w:rPr>
                <w:rFonts w:ascii="Times New Roman" w:hAnsi="Times New Roman" w:cs="Times New Roman"/>
              </w:rPr>
            </w:pPr>
          </w:p>
        </w:tc>
      </w:tr>
      <w:tr w:rsidR="00A151FC" w:rsidRPr="00283391" w:rsidTr="00D74843">
        <w:tc>
          <w:tcPr>
            <w:tcW w:w="550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29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/5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3432BB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Числительные. 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Сколько?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>
              <w:rPr>
                <w:lang w:val="en-US"/>
              </w:rPr>
              <w:t xml:space="preserve">thirteen  fourteen  fifteen sixteen  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знакомятся с лексическими единицами по теме «числительные»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выстраивание логической/хронологической последовательности 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ценностное отношение к</w:t>
            </w:r>
          </w:p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семейным традициям;</w:t>
            </w:r>
          </w:p>
        </w:tc>
        <w:tc>
          <w:tcPr>
            <w:tcW w:w="1337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r w:rsidRPr="000F3FE2">
              <w:rPr>
                <w:lang w:val="en-US" w:eastAsia="en-US"/>
              </w:rPr>
              <w:t>(Step 2</w:t>
            </w:r>
            <w:r w:rsidRPr="000F3FE2">
              <w:rPr>
                <w:lang w:eastAsia="en-US"/>
              </w:rPr>
              <w:t>9</w:t>
            </w:r>
            <w:r w:rsidRPr="000F3FE2">
              <w:rPr>
                <w:lang w:val="en-US" w:eastAsia="en-US"/>
              </w:rPr>
              <w:t>)</w:t>
            </w:r>
          </w:p>
        </w:tc>
        <w:tc>
          <w:tcPr>
            <w:tcW w:w="1087" w:type="dxa"/>
          </w:tcPr>
          <w:p w:rsidR="00A151FC" w:rsidRDefault="00A151FC">
            <w:pPr>
              <w:spacing w:after="0" w:line="240" w:lineRule="auto"/>
            </w:pPr>
          </w:p>
          <w:p w:rsidR="00A151FC" w:rsidRPr="000F3FE2" w:rsidRDefault="00A151FC" w:rsidP="00D74843"/>
        </w:tc>
        <w:tc>
          <w:tcPr>
            <w:tcW w:w="986" w:type="dxa"/>
          </w:tcPr>
          <w:p w:rsidR="00A151FC" w:rsidRDefault="00A151FC">
            <w:pPr>
              <w:spacing w:after="0" w:line="240" w:lineRule="auto"/>
            </w:pPr>
          </w:p>
          <w:p w:rsidR="00A151FC" w:rsidRPr="000F3FE2" w:rsidRDefault="00A151FC" w:rsidP="00D74843"/>
        </w:tc>
      </w:tr>
      <w:tr w:rsidR="00A151FC" w:rsidRPr="00283391" w:rsidTr="00D74843">
        <w:tc>
          <w:tcPr>
            <w:tcW w:w="550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30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/6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Числительные.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Ты можешь.</w:t>
            </w: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660" w:type="dxa"/>
          </w:tcPr>
          <w:p w:rsidR="00A151FC" w:rsidRPr="00DB1AC7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Комбинированный</w:t>
            </w:r>
          </w:p>
        </w:tc>
        <w:tc>
          <w:tcPr>
            <w:tcW w:w="880" w:type="dxa"/>
          </w:tcPr>
          <w:p w:rsidR="00A151FC" w:rsidRPr="00EC592B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  <w:r>
              <w:rPr>
                <w:lang w:val="en-US"/>
              </w:rPr>
              <w:t xml:space="preserve">seventeen eighteen  nineteen  twenty </w:t>
            </w:r>
            <w:r w:rsidRPr="00EC592B">
              <w:rPr>
                <w:lang w:val="en-US"/>
              </w:rPr>
              <w:t xml:space="preserve"> with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учатся воспринимать на слух краткие сообщения о членах семьи;</w:t>
            </w:r>
          </w:p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20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выявление главного (основной идеи, главного предложения в абзаце, в тексте);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ценностное отношение к</w:t>
            </w:r>
          </w:p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семейным традициям;</w:t>
            </w:r>
          </w:p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ind w:right="24" w:hanging="14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337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r w:rsidRPr="000F3FE2">
              <w:rPr>
                <w:lang w:val="en-US" w:eastAsia="en-US"/>
              </w:rPr>
              <w:t>(Step 30)</w:t>
            </w:r>
          </w:p>
        </w:tc>
        <w:tc>
          <w:tcPr>
            <w:tcW w:w="1087" w:type="dxa"/>
          </w:tcPr>
          <w:p w:rsidR="00A151FC" w:rsidRDefault="00A151FC">
            <w:pPr>
              <w:spacing w:after="0" w:line="240" w:lineRule="auto"/>
            </w:pPr>
          </w:p>
          <w:p w:rsidR="00A151FC" w:rsidRPr="000F3FE2" w:rsidRDefault="00A151FC" w:rsidP="00D74843"/>
        </w:tc>
        <w:tc>
          <w:tcPr>
            <w:tcW w:w="986" w:type="dxa"/>
          </w:tcPr>
          <w:p w:rsidR="00A151FC" w:rsidRDefault="00A151FC">
            <w:pPr>
              <w:spacing w:after="0" w:line="240" w:lineRule="auto"/>
            </w:pPr>
          </w:p>
          <w:p w:rsidR="00A151FC" w:rsidRPr="000F3FE2" w:rsidRDefault="00A151FC" w:rsidP="00D74843"/>
        </w:tc>
      </w:tr>
      <w:tr w:rsidR="00A151FC" w:rsidRPr="00283391" w:rsidTr="00D74843">
        <w:tc>
          <w:tcPr>
            <w:tcW w:w="550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31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/7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0051D5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0051D5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Контрольная работа</w:t>
            </w:r>
            <w:r w:rsidRPr="000051D5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по теме  №2  Ты можешь. Числительные</w:t>
            </w:r>
          </w:p>
        </w:tc>
        <w:tc>
          <w:tcPr>
            <w:tcW w:w="660" w:type="dxa"/>
          </w:tcPr>
          <w:p w:rsidR="00A151FC" w:rsidRPr="000051D5" w:rsidRDefault="00A151FC" w:rsidP="005043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0051D5" w:rsidRDefault="00A151FC" w:rsidP="005043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Урок проверки и коррекции знаний и умений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Выполнение заданий контрольной работы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выявление языковых закономерностей (выведение правил)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Дисциплинированность, последовательность, настойчивость и самостоятельность</w:t>
            </w:r>
          </w:p>
        </w:tc>
        <w:tc>
          <w:tcPr>
            <w:tcW w:w="1337" w:type="dxa"/>
          </w:tcPr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  <w:r w:rsidRPr="000C7892">
              <w:rPr>
                <w:rFonts w:ascii="Times New Roman" w:hAnsi="Times New Roman"/>
                <w:b w:val="0"/>
                <w:bCs/>
                <w:szCs w:val="24"/>
              </w:rPr>
              <w:t>Повторлексики по теме</w:t>
            </w:r>
          </w:p>
        </w:tc>
        <w:tc>
          <w:tcPr>
            <w:tcW w:w="1087" w:type="dxa"/>
          </w:tcPr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986" w:type="dxa"/>
          </w:tcPr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</w:tr>
      <w:tr w:rsidR="00A151FC" w:rsidRPr="00283391" w:rsidTr="00D74843">
        <w:tc>
          <w:tcPr>
            <w:tcW w:w="550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32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/8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0051D5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Анализ контрол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ьной работы. Телефонный номер.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Ты можешь?</w:t>
            </w:r>
          </w:p>
        </w:tc>
        <w:tc>
          <w:tcPr>
            <w:tcW w:w="660" w:type="dxa"/>
          </w:tcPr>
          <w:p w:rsidR="00A151FC" w:rsidRPr="00E13A6B" w:rsidRDefault="00A151FC" w:rsidP="005043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E13A6B" w:rsidRDefault="00A151FC" w:rsidP="005043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Урок обобщения и систематизации знаний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t>telephone number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Учащиеся осуществляют рефлексию, определяя, где они допустили ошибки.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Мышление (развитие мыслительной операции анализ)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мотивация к самореализации в познавательной и учебной деятельности</w:t>
            </w:r>
          </w:p>
        </w:tc>
        <w:tc>
          <w:tcPr>
            <w:tcW w:w="1337" w:type="dxa"/>
          </w:tcPr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  <w:r w:rsidRPr="000C7892">
              <w:rPr>
                <w:rFonts w:ascii="Times New Roman" w:hAnsi="Times New Roman"/>
                <w:b w:val="0"/>
                <w:bCs/>
                <w:szCs w:val="24"/>
              </w:rPr>
              <w:t>Повтор. лексику по теме</w:t>
            </w:r>
          </w:p>
        </w:tc>
        <w:tc>
          <w:tcPr>
            <w:tcW w:w="1087" w:type="dxa"/>
          </w:tcPr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986" w:type="dxa"/>
          </w:tcPr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</w:tr>
    </w:tbl>
    <w:p w:rsidR="00A151FC" w:rsidRPr="001E0534" w:rsidRDefault="00A151FC" w:rsidP="000051D5">
      <w:pPr>
        <w:widowControl w:val="0"/>
        <w:suppressAutoHyphens/>
        <w:spacing w:after="120" w:line="240" w:lineRule="auto"/>
        <w:jc w:val="center"/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</w:pPr>
      <w:r>
        <w:tab/>
      </w:r>
      <w:r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 xml:space="preserve"> </w:t>
      </w:r>
      <w:r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ab/>
      </w:r>
      <w:r>
        <w:rPr>
          <w:rFonts w:ascii="Times New Roman" w:eastAsia="SimSun" w:hAnsi="Times New Roman" w:cs="Mangal"/>
          <w:b/>
          <w:bCs/>
          <w:kern w:val="1"/>
          <w:sz w:val="24"/>
          <w:szCs w:val="24"/>
          <w:lang w:eastAsia="hi-IN" w:bidi="hi-IN"/>
        </w:rPr>
        <w:t xml:space="preserve">  </w:t>
      </w:r>
      <w:r w:rsidRPr="001E0534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>С днем рождения! (</w:t>
      </w:r>
      <w:r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>3</w:t>
      </w:r>
      <w:r w:rsidRPr="001E0534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 xml:space="preserve"> час</w:t>
      </w:r>
      <w:r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>а</w:t>
      </w:r>
      <w:r w:rsidRPr="001E0534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>)</w:t>
      </w:r>
    </w:p>
    <w:tbl>
      <w:tblPr>
        <w:tblW w:w="15620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550"/>
        <w:gridCol w:w="1760"/>
        <w:gridCol w:w="660"/>
        <w:gridCol w:w="1320"/>
        <w:gridCol w:w="880"/>
        <w:gridCol w:w="2310"/>
        <w:gridCol w:w="2200"/>
        <w:gridCol w:w="2530"/>
        <w:gridCol w:w="1337"/>
        <w:gridCol w:w="1087"/>
        <w:gridCol w:w="986"/>
      </w:tblGrid>
      <w:tr w:rsidR="00A151FC" w:rsidRPr="00283391" w:rsidTr="00D74843">
        <w:tc>
          <w:tcPr>
            <w:tcW w:w="550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33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1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Том и Мег. Чтение</w:t>
            </w:r>
          </w:p>
        </w:tc>
        <w:tc>
          <w:tcPr>
            <w:tcW w:w="660" w:type="dxa"/>
            <w:vAlign w:val="center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Урок ознакомления с новым материалом</w:t>
            </w:r>
          </w:p>
        </w:tc>
        <w:tc>
          <w:tcPr>
            <w:tcW w:w="880" w:type="dxa"/>
          </w:tcPr>
          <w:p w:rsidR="00A151FC" w:rsidRPr="00EC592B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</w:pPr>
            <w:r w:rsidRPr="00D74843">
              <w:t xml:space="preserve"> </w:t>
            </w:r>
            <w:r>
              <w:rPr>
                <w:lang w:val="en-US"/>
              </w:rPr>
              <w:t xml:space="preserve">drive write  skate  ski count dance </w:t>
            </w:r>
            <w:r w:rsidRPr="00EC592B">
              <w:rPr>
                <w:lang w:val="en-US"/>
              </w:rPr>
              <w:t>text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ind w:right="24" w:hanging="10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Рассказать о своих родных</w:t>
            </w:r>
          </w:p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ind w:right="24" w:hanging="10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Употреблять личные местоимения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Построить</w:t>
            </w:r>
          </w:p>
          <w:p w:rsidR="00A151FC" w:rsidRPr="001E0534" w:rsidRDefault="00A151FC" w:rsidP="00DB1AC7">
            <w:pPr>
              <w:widowControl w:val="0"/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высказывание в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соответствии с коммун.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задачами 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ind w:right="24" w:hanging="14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ценностное отношение к себе</w:t>
            </w:r>
          </w:p>
        </w:tc>
        <w:tc>
          <w:tcPr>
            <w:tcW w:w="1337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pPr>
              <w:pStyle w:val="Style9"/>
              <w:widowControl/>
              <w:snapToGrid w:val="0"/>
              <w:ind w:right="24" w:hanging="14"/>
              <w:contextualSpacing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F3FE2">
              <w:rPr>
                <w:rFonts w:ascii="Times New Roman" w:hAnsi="Times New Roman" w:cs="Times New Roman"/>
                <w:lang w:val="en-US" w:eastAsia="en-US"/>
              </w:rPr>
              <w:t>(Step 3</w:t>
            </w:r>
            <w:r w:rsidRPr="000F3FE2">
              <w:rPr>
                <w:rFonts w:ascii="Times New Roman" w:hAnsi="Times New Roman" w:cs="Times New Roman"/>
                <w:lang w:eastAsia="en-US"/>
              </w:rPr>
              <w:t>1</w:t>
            </w:r>
            <w:r w:rsidRPr="000F3FE2">
              <w:rPr>
                <w:rFonts w:ascii="Times New Roman" w:hAnsi="Times New Roman" w:cs="Times New Roman"/>
                <w:lang w:val="en-US" w:eastAsia="en-US"/>
              </w:rPr>
              <w:t>)</w:t>
            </w:r>
          </w:p>
          <w:p w:rsidR="00A151FC" w:rsidRPr="000F3FE2" w:rsidRDefault="00A151FC" w:rsidP="004C31BF">
            <w:pPr>
              <w:pStyle w:val="Style9"/>
              <w:widowControl/>
              <w:snapToGrid w:val="0"/>
              <w:ind w:right="24" w:hanging="14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51FC" w:rsidRPr="000F3FE2" w:rsidRDefault="00A151FC" w:rsidP="004C31BF">
            <w:pPr>
              <w:pStyle w:val="Style9"/>
              <w:widowControl/>
              <w:snapToGrid w:val="0"/>
              <w:ind w:right="24" w:hanging="14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widowControl/>
              <w:snapToGrid w:val="0"/>
              <w:ind w:right="24" w:firstLine="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</w:tr>
      <w:tr w:rsidR="00A151FC" w:rsidRPr="00283391" w:rsidTr="00D74843">
        <w:trPr>
          <w:trHeight w:val="1016"/>
        </w:trPr>
        <w:tc>
          <w:tcPr>
            <w:tcW w:w="550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34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/2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0051D5" w:rsidRDefault="00A151FC" w:rsidP="000051D5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0051D5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Развитие навыков ДР. </w:t>
            </w:r>
            <w:r w:rsidRPr="000051D5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Сколько тебе лет?</w:t>
            </w:r>
          </w:p>
        </w:tc>
        <w:tc>
          <w:tcPr>
            <w:tcW w:w="660" w:type="dxa"/>
            <w:vAlign w:val="center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ind w:right="24" w:hanging="10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типы чтения гласных 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ind w:hanging="5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слухова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я дифференциация (фонемат. и интонац.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слух);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ind w:right="24" w:hanging="14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ценностное отношение к окружающему</w:t>
            </w:r>
          </w:p>
        </w:tc>
        <w:tc>
          <w:tcPr>
            <w:tcW w:w="1337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FD462B" w:rsidRDefault="00A151FC" w:rsidP="004C31BF">
            <w:pPr>
              <w:pStyle w:val="Style9"/>
              <w:widowControl/>
              <w:snapToGrid w:val="0"/>
              <w:ind w:right="24" w:hanging="14"/>
              <w:contextualSpacing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0F3FE2">
              <w:rPr>
                <w:rFonts w:ascii="Times New Roman" w:hAnsi="Times New Roman" w:cs="Times New Roman"/>
                <w:lang w:val="en-US" w:eastAsia="en-US"/>
              </w:rPr>
              <w:t>(Step 3</w:t>
            </w:r>
            <w:r w:rsidRPr="000F3FE2">
              <w:rPr>
                <w:rFonts w:ascii="Times New Roman" w:hAnsi="Times New Roman" w:cs="Times New Roman"/>
                <w:lang w:eastAsia="en-US"/>
              </w:rPr>
              <w:t>2</w:t>
            </w:r>
            <w:r w:rsidRPr="000F3FE2">
              <w:rPr>
                <w:rFonts w:ascii="Times New Roman" w:hAnsi="Times New Roman" w:cs="Times New Roman"/>
                <w:lang w:val="en-US" w:eastAsia="en-US"/>
              </w:rPr>
              <w:t>)</w:t>
            </w:r>
          </w:p>
        </w:tc>
        <w:tc>
          <w:tcPr>
            <w:tcW w:w="1087" w:type="dxa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151FC" w:rsidRPr="00FD462B" w:rsidRDefault="00A151FC" w:rsidP="00D74843">
            <w:pPr>
              <w:pStyle w:val="Style9"/>
              <w:widowControl/>
              <w:snapToGrid w:val="0"/>
              <w:ind w:right="24" w:firstLine="0"/>
              <w:contextualSpacing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86" w:type="dxa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151FC" w:rsidRPr="00FD462B" w:rsidRDefault="00A151FC" w:rsidP="00D74843">
            <w:pPr>
              <w:pStyle w:val="Style9"/>
              <w:widowControl/>
              <w:snapToGrid w:val="0"/>
              <w:ind w:right="24" w:firstLine="0"/>
              <w:contextualSpacing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A151FC" w:rsidRPr="00283391" w:rsidTr="00D74843">
        <w:tc>
          <w:tcPr>
            <w:tcW w:w="550" w:type="dxa"/>
          </w:tcPr>
          <w:p w:rsidR="00A151FC" w:rsidRPr="001E0534" w:rsidRDefault="00A151FC" w:rsidP="00F54BE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35</w:t>
            </w:r>
            <w:r w:rsidRPr="00DB1AC7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/3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DB1AC7" w:rsidRDefault="00A151FC" w:rsidP="000051D5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С днем рождения! </w:t>
            </w:r>
            <w:r w:rsidRPr="00DB1AC7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660" w:type="dxa"/>
            <w:vAlign w:val="center"/>
          </w:tcPr>
          <w:p w:rsidR="00A151FC" w:rsidRPr="000051D5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0051D5" w:rsidRDefault="00A151FC" w:rsidP="000051D5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t xml:space="preserve"> birthday again</w:t>
            </w:r>
            <w:r>
              <w:rPr>
                <w:lang w:val="en-US"/>
              </w:rPr>
              <w:t xml:space="preserve"> </w:t>
            </w:r>
          </w:p>
          <w:p w:rsidR="00A151FC" w:rsidRPr="00EC592B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  <w:r>
              <w:t>dear</w:t>
            </w:r>
          </w:p>
        </w:tc>
        <w:tc>
          <w:tcPr>
            <w:tcW w:w="2310" w:type="dxa"/>
          </w:tcPr>
          <w:p w:rsidR="00A151FC" w:rsidRPr="000051D5" w:rsidRDefault="00A151FC" w:rsidP="000051D5">
            <w:pPr>
              <w:suppressAutoHyphens/>
              <w:snapToGrid w:val="0"/>
              <w:spacing w:after="0" w:line="240" w:lineRule="auto"/>
              <w:ind w:right="24" w:hanging="10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Учащиеся воспринимают на слух звучащие предложения;</w:t>
            </w:r>
          </w:p>
        </w:tc>
        <w:tc>
          <w:tcPr>
            <w:tcW w:w="2200" w:type="dxa"/>
          </w:tcPr>
          <w:p w:rsidR="00A151FC" w:rsidRPr="000051D5" w:rsidRDefault="00A151FC" w:rsidP="000051D5">
            <w:pPr>
              <w:suppressAutoHyphens/>
              <w:snapToGrid w:val="0"/>
              <w:spacing w:after="0" w:line="240" w:lineRule="auto"/>
              <w:ind w:hanging="5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Учащиеся пишут новые слова, словосочетания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ind w:right="24" w:hanging="14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ценностное отношение к природе</w:t>
            </w:r>
          </w:p>
        </w:tc>
        <w:tc>
          <w:tcPr>
            <w:tcW w:w="1337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pPr>
              <w:pStyle w:val="Style9"/>
              <w:widowControl/>
              <w:snapToGrid w:val="0"/>
              <w:ind w:right="24" w:hanging="14"/>
              <w:contextualSpacing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F3FE2">
              <w:rPr>
                <w:rFonts w:ascii="Times New Roman" w:hAnsi="Times New Roman" w:cs="Times New Roman"/>
                <w:lang w:val="en-US" w:eastAsia="en-US"/>
              </w:rPr>
              <w:t>(Step 3</w:t>
            </w:r>
            <w:r w:rsidRPr="000F3FE2">
              <w:rPr>
                <w:rFonts w:ascii="Times New Roman" w:hAnsi="Times New Roman" w:cs="Times New Roman"/>
                <w:lang w:eastAsia="en-US"/>
              </w:rPr>
              <w:t>3</w:t>
            </w:r>
            <w:r w:rsidRPr="000F3FE2">
              <w:rPr>
                <w:rFonts w:ascii="Times New Roman" w:hAnsi="Times New Roman" w:cs="Times New Roman"/>
                <w:lang w:val="en-US" w:eastAsia="en-US"/>
              </w:rPr>
              <w:t>)</w:t>
            </w:r>
          </w:p>
          <w:p w:rsidR="00A151FC" w:rsidRPr="000F3FE2" w:rsidRDefault="00A151FC" w:rsidP="004C31BF">
            <w:pPr>
              <w:pStyle w:val="Style9"/>
              <w:widowControl/>
              <w:snapToGrid w:val="0"/>
              <w:ind w:right="24" w:hanging="14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87" w:type="dxa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51FC" w:rsidRDefault="00A15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widowControl/>
              <w:snapToGrid w:val="0"/>
              <w:ind w:right="24" w:firstLine="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986" w:type="dxa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51FC" w:rsidRDefault="00A151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widowControl/>
              <w:snapToGrid w:val="0"/>
              <w:ind w:right="24" w:firstLine="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A151FC" w:rsidRDefault="00A151FC" w:rsidP="000051D5">
      <w:pPr>
        <w:tabs>
          <w:tab w:val="left" w:pos="5415"/>
        </w:tabs>
      </w:pPr>
      <w:r>
        <w:tab/>
      </w:r>
      <w:r w:rsidRPr="001E0534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>Говорим о себе (</w:t>
      </w:r>
      <w:r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>6</w:t>
      </w:r>
      <w:r w:rsidRPr="001E0534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 xml:space="preserve"> час</w:t>
      </w:r>
      <w:r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 xml:space="preserve">ов </w:t>
      </w:r>
      <w:r w:rsidRPr="001E0534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>)</w:t>
      </w:r>
    </w:p>
    <w:tbl>
      <w:tblPr>
        <w:tblW w:w="15620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550"/>
        <w:gridCol w:w="1760"/>
        <w:gridCol w:w="660"/>
        <w:gridCol w:w="1320"/>
        <w:gridCol w:w="880"/>
        <w:gridCol w:w="2310"/>
        <w:gridCol w:w="2200"/>
        <w:gridCol w:w="2530"/>
        <w:gridCol w:w="1337"/>
        <w:gridCol w:w="955"/>
        <w:gridCol w:w="29"/>
        <w:gridCol w:w="1089"/>
      </w:tblGrid>
      <w:tr w:rsidR="00A151FC" w:rsidRPr="00283391" w:rsidTr="00D74843"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1/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36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День рождения. Правила чтения</w:t>
            </w:r>
          </w:p>
        </w:tc>
        <w:tc>
          <w:tcPr>
            <w:tcW w:w="660" w:type="dxa"/>
            <w:vAlign w:val="center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Урок ознакомления с новым материалом</w:t>
            </w:r>
          </w:p>
        </w:tc>
        <w:tc>
          <w:tcPr>
            <w:tcW w:w="880" w:type="dxa"/>
          </w:tcPr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day  today snail  tail  train  toy </w:t>
            </w:r>
          </w:p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coin</w:t>
            </w:r>
          </w:p>
          <w:p w:rsidR="00A151FC" w:rsidRPr="00EC592B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lang w:val="en-US"/>
              </w:rPr>
              <w:t xml:space="preserve"> </w:t>
            </w:r>
            <w:r w:rsidRPr="00EC592B">
              <w:rPr>
                <w:lang w:val="en-US"/>
              </w:rPr>
              <w:t xml:space="preserve"> pointer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i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Чтение буквосочетания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th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Учащиеся: объединяют слова по ассоциации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доброжелательное отношение к другим участникам.</w:t>
            </w:r>
          </w:p>
        </w:tc>
        <w:tc>
          <w:tcPr>
            <w:tcW w:w="1337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pPr>
              <w:pStyle w:val="Style9"/>
              <w:widowControl/>
              <w:snapToGrid w:val="0"/>
              <w:ind w:right="24" w:hanging="14"/>
              <w:contextualSpacing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F3FE2">
              <w:rPr>
                <w:rFonts w:ascii="Times New Roman" w:hAnsi="Times New Roman" w:cs="Times New Roman"/>
                <w:lang w:val="en-US" w:eastAsia="en-US"/>
              </w:rPr>
              <w:t>(Step 3</w:t>
            </w:r>
            <w:r w:rsidRPr="000F3FE2">
              <w:rPr>
                <w:rFonts w:ascii="Times New Roman" w:hAnsi="Times New Roman" w:cs="Times New Roman"/>
                <w:lang w:eastAsia="en-US"/>
              </w:rPr>
              <w:t>4</w:t>
            </w:r>
            <w:r w:rsidRPr="000F3FE2">
              <w:rPr>
                <w:rFonts w:ascii="Times New Roman" w:hAnsi="Times New Roman" w:cs="Times New Roman"/>
                <w:lang w:val="en-US" w:eastAsia="en-US"/>
              </w:rPr>
              <w:t>)</w:t>
            </w:r>
          </w:p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984" w:type="dxa"/>
            <w:gridSpan w:val="2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Default="00A151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1089" w:type="dxa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Default="00A151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</w:tr>
      <w:tr w:rsidR="00A151FC" w:rsidRPr="00283391" w:rsidTr="00D74843"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2/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37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День рожд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ения. Предлоги места. Обращения</w:t>
            </w:r>
          </w:p>
        </w:tc>
        <w:tc>
          <w:tcPr>
            <w:tcW w:w="660" w:type="dxa"/>
            <w:vAlign w:val="center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EC592B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lang w:val="en-US"/>
              </w:rPr>
              <w:t xml:space="preserve"> family  friend candle  table  present husband wife </w:t>
            </w:r>
            <w:r w:rsidRPr="00EC592B">
              <w:rPr>
                <w:lang w:val="en-US"/>
              </w:rPr>
              <w:t xml:space="preserve"> say(says)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Использовании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предлогов места в речи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ind w:firstLine="360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имитация (речевой единицы на уровне слова, фразы)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первоначальный опыт 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эстетич., эмоц.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нравственного отношения к природе</w:t>
            </w:r>
          </w:p>
        </w:tc>
        <w:tc>
          <w:tcPr>
            <w:tcW w:w="1337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pPr>
              <w:snapToGrid w:val="0"/>
              <w:ind w:right="24" w:hanging="14"/>
              <w:contextualSpacing/>
              <w:rPr>
                <w:rFonts w:ascii="Times New Roman" w:hAnsi="Times New Roman"/>
                <w:lang w:val="en-US" w:eastAsia="en-US"/>
              </w:rPr>
            </w:pPr>
            <w:r w:rsidRPr="000F3FE2">
              <w:rPr>
                <w:rFonts w:ascii="Times New Roman" w:hAnsi="Times New Roman"/>
                <w:lang w:val="en-US" w:eastAsia="en-US"/>
              </w:rPr>
              <w:t>(Step 35)</w:t>
            </w:r>
          </w:p>
          <w:p w:rsidR="00A151FC" w:rsidRPr="000F3FE2" w:rsidRDefault="00A151FC" w:rsidP="004C31BF">
            <w:pPr>
              <w:pStyle w:val="Style9"/>
              <w:snapToGrid w:val="0"/>
              <w:contextualSpacing/>
              <w:jc w:val="left"/>
              <w:rPr>
                <w:b/>
              </w:rPr>
            </w:pPr>
          </w:p>
        </w:tc>
        <w:tc>
          <w:tcPr>
            <w:tcW w:w="984" w:type="dxa"/>
            <w:gridSpan w:val="2"/>
          </w:tcPr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snapToGrid w:val="0"/>
              <w:ind w:firstLine="0"/>
              <w:contextualSpacing/>
              <w:jc w:val="left"/>
              <w:rPr>
                <w:b/>
              </w:rPr>
            </w:pPr>
          </w:p>
        </w:tc>
        <w:tc>
          <w:tcPr>
            <w:tcW w:w="1089" w:type="dxa"/>
          </w:tcPr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snapToGrid w:val="0"/>
              <w:ind w:firstLine="0"/>
              <w:contextualSpacing/>
              <w:jc w:val="left"/>
              <w:rPr>
                <w:b/>
              </w:rPr>
            </w:pPr>
          </w:p>
        </w:tc>
      </w:tr>
      <w:tr w:rsidR="00A151FC" w:rsidRPr="00283391" w:rsidTr="00D74843"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3/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38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Билли Харри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сон и его день рождение. Чтение</w:t>
            </w:r>
          </w:p>
        </w:tc>
        <w:tc>
          <w:tcPr>
            <w:tcW w:w="660" w:type="dxa"/>
            <w:vAlign w:val="center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Поисковое чтение с извлечением информации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выявление языковых закономерностей (выведение правил);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Элементарные представления о культурном достоянии малой Родины</w:t>
            </w:r>
          </w:p>
        </w:tc>
        <w:tc>
          <w:tcPr>
            <w:tcW w:w="1337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pPr>
              <w:snapToGrid w:val="0"/>
              <w:ind w:right="24" w:hanging="14"/>
              <w:contextualSpacing/>
              <w:rPr>
                <w:rFonts w:ascii="Times New Roman" w:hAnsi="Times New Roman"/>
                <w:lang w:val="en-US" w:eastAsia="en-US"/>
              </w:rPr>
            </w:pPr>
            <w:r w:rsidRPr="000F3FE2">
              <w:rPr>
                <w:rFonts w:ascii="Times New Roman" w:hAnsi="Times New Roman"/>
                <w:lang w:val="en-US" w:eastAsia="en-US"/>
              </w:rPr>
              <w:t>(Step 3</w:t>
            </w:r>
            <w:r w:rsidRPr="000F3FE2">
              <w:rPr>
                <w:rFonts w:ascii="Times New Roman" w:hAnsi="Times New Roman"/>
                <w:lang w:eastAsia="en-US"/>
              </w:rPr>
              <w:t>6</w:t>
            </w:r>
            <w:r w:rsidRPr="000F3FE2">
              <w:rPr>
                <w:rFonts w:ascii="Times New Roman" w:hAnsi="Times New Roman"/>
                <w:lang w:val="en-US" w:eastAsia="en-US"/>
              </w:rPr>
              <w:t>)</w:t>
            </w:r>
          </w:p>
          <w:p w:rsidR="00A151FC" w:rsidRPr="000F3FE2" w:rsidRDefault="00A151FC" w:rsidP="004C31BF">
            <w:pPr>
              <w:pStyle w:val="Style9"/>
              <w:snapToGrid w:val="0"/>
              <w:contextualSpacing/>
              <w:jc w:val="left"/>
              <w:rPr>
                <w:b/>
              </w:rPr>
            </w:pPr>
          </w:p>
        </w:tc>
        <w:tc>
          <w:tcPr>
            <w:tcW w:w="984" w:type="dxa"/>
            <w:gridSpan w:val="2"/>
          </w:tcPr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Pr="000F3FE2" w:rsidRDefault="00A151FC" w:rsidP="004C31BF">
            <w:pPr>
              <w:pStyle w:val="Style9"/>
              <w:snapToGrid w:val="0"/>
              <w:contextualSpacing/>
              <w:jc w:val="left"/>
              <w:rPr>
                <w:b/>
              </w:rPr>
            </w:pPr>
          </w:p>
        </w:tc>
        <w:tc>
          <w:tcPr>
            <w:tcW w:w="1089" w:type="dxa"/>
          </w:tcPr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snapToGrid w:val="0"/>
              <w:ind w:firstLine="0"/>
              <w:contextualSpacing/>
              <w:jc w:val="left"/>
              <w:rPr>
                <w:b/>
              </w:rPr>
            </w:pPr>
          </w:p>
        </w:tc>
      </w:tr>
      <w:tr w:rsidR="00A151FC" w:rsidRPr="00283391" w:rsidTr="00D74843"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4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39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0051D5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Рой и его игрушки. </w:t>
            </w:r>
            <w:r w:rsidRPr="000051D5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Не имею…</w:t>
            </w:r>
          </w:p>
        </w:tc>
        <w:tc>
          <w:tcPr>
            <w:tcW w:w="660" w:type="dxa"/>
            <w:vAlign w:val="center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>
              <w:t>Hen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i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общие вопросы с глаголом </w:t>
            </w:r>
            <w:r w:rsidRPr="001E0534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hi-IN" w:bidi="hi-IN"/>
              </w:rPr>
              <w:t>tobe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во множественном числе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ind w:hanging="5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диалог-расспрос (по схеме и без нее;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элементарные представления о культурном достоянии </w:t>
            </w:r>
          </w:p>
        </w:tc>
        <w:tc>
          <w:tcPr>
            <w:tcW w:w="1337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pPr>
              <w:snapToGrid w:val="0"/>
              <w:ind w:right="24" w:hanging="14"/>
              <w:contextualSpacing/>
              <w:rPr>
                <w:rFonts w:ascii="Times New Roman" w:hAnsi="Times New Roman"/>
                <w:lang w:eastAsia="en-US"/>
              </w:rPr>
            </w:pPr>
            <w:r w:rsidRPr="000F3FE2">
              <w:rPr>
                <w:rFonts w:ascii="Times New Roman" w:hAnsi="Times New Roman"/>
                <w:lang w:val="en-US" w:eastAsia="en-US"/>
              </w:rPr>
              <w:t>(Step 3</w:t>
            </w:r>
            <w:r w:rsidRPr="000F3FE2">
              <w:rPr>
                <w:rFonts w:ascii="Times New Roman" w:hAnsi="Times New Roman"/>
                <w:lang w:eastAsia="en-US"/>
              </w:rPr>
              <w:t>7</w:t>
            </w:r>
            <w:r w:rsidRPr="000F3FE2">
              <w:rPr>
                <w:rFonts w:ascii="Times New Roman" w:hAnsi="Times New Roman"/>
                <w:lang w:val="en-US" w:eastAsia="en-US"/>
              </w:rPr>
              <w:t>)</w:t>
            </w:r>
          </w:p>
          <w:p w:rsidR="00A151FC" w:rsidRPr="000F3FE2" w:rsidRDefault="00A151FC" w:rsidP="004C31BF">
            <w:r w:rsidRPr="000F3FE2">
              <w:rPr>
                <w:lang w:eastAsia="en-US"/>
              </w:rPr>
              <w:t>РТ № 1-4</w:t>
            </w:r>
          </w:p>
        </w:tc>
        <w:tc>
          <w:tcPr>
            <w:tcW w:w="955" w:type="dxa"/>
          </w:tcPr>
          <w:p w:rsidR="00A151FC" w:rsidRDefault="00A151FC">
            <w:pPr>
              <w:spacing w:after="0" w:line="240" w:lineRule="auto"/>
            </w:pPr>
          </w:p>
          <w:p w:rsidR="00A151FC" w:rsidRDefault="00A151FC">
            <w:pPr>
              <w:spacing w:after="0" w:line="240" w:lineRule="auto"/>
            </w:pPr>
          </w:p>
          <w:p w:rsidR="00A151FC" w:rsidRPr="000F3FE2" w:rsidRDefault="00A151FC" w:rsidP="00D74843"/>
        </w:tc>
        <w:tc>
          <w:tcPr>
            <w:tcW w:w="1118" w:type="dxa"/>
            <w:gridSpan w:val="2"/>
          </w:tcPr>
          <w:p w:rsidR="00A151FC" w:rsidRDefault="00A151FC">
            <w:pPr>
              <w:spacing w:after="0" w:line="240" w:lineRule="auto"/>
            </w:pPr>
          </w:p>
          <w:p w:rsidR="00A151FC" w:rsidRDefault="00A151FC">
            <w:pPr>
              <w:spacing w:after="0" w:line="240" w:lineRule="auto"/>
            </w:pPr>
          </w:p>
          <w:p w:rsidR="00A151FC" w:rsidRPr="000F3FE2" w:rsidRDefault="00A151FC" w:rsidP="00D74843"/>
        </w:tc>
      </w:tr>
      <w:tr w:rsidR="00A151FC" w:rsidRPr="00283391" w:rsidTr="00D74843"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5/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40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E13A6B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Распорядок дня</w:t>
            </w:r>
          </w:p>
        </w:tc>
        <w:tc>
          <w:tcPr>
            <w:tcW w:w="660" w:type="dxa"/>
            <w:vAlign w:val="center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for Sunday Monday Tuesday Wednesday </w:t>
            </w:r>
            <w:r w:rsidRPr="00792AD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Thursday  </w:t>
            </w:r>
            <w:r w:rsidRPr="00792AD5">
              <w:rPr>
                <w:lang w:val="en-US"/>
              </w:rPr>
              <w:t>Friday</w:t>
            </w:r>
          </w:p>
          <w:p w:rsidR="00A151FC" w:rsidRPr="00792AD5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t>Saturday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Учатся строить монологические высказывания 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зрительная дифференциация 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первоначальный опыт межкультурной коммуникации;</w:t>
            </w:r>
          </w:p>
        </w:tc>
        <w:tc>
          <w:tcPr>
            <w:tcW w:w="1337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</w:p>
          <w:p w:rsidR="00A151FC" w:rsidRPr="000F3FE2" w:rsidRDefault="00A151FC" w:rsidP="004C31BF">
            <w:pPr>
              <w:snapToGrid w:val="0"/>
              <w:ind w:right="24" w:hanging="14"/>
              <w:contextualSpacing/>
              <w:rPr>
                <w:rFonts w:ascii="Times New Roman" w:hAnsi="Times New Roman"/>
                <w:lang w:val="en-US" w:eastAsia="en-US"/>
              </w:rPr>
            </w:pPr>
            <w:r w:rsidRPr="000F3FE2">
              <w:rPr>
                <w:rFonts w:ascii="Times New Roman" w:hAnsi="Times New Roman"/>
                <w:lang w:val="en-US" w:eastAsia="en-US"/>
              </w:rPr>
              <w:t>(Step 3</w:t>
            </w:r>
            <w:r w:rsidRPr="000F3FE2">
              <w:rPr>
                <w:rFonts w:ascii="Times New Roman" w:hAnsi="Times New Roman"/>
                <w:lang w:eastAsia="en-US"/>
              </w:rPr>
              <w:t>8</w:t>
            </w:r>
            <w:r w:rsidRPr="000F3FE2">
              <w:rPr>
                <w:rFonts w:ascii="Times New Roman" w:hAnsi="Times New Roman"/>
                <w:lang w:val="en-US" w:eastAsia="en-US"/>
              </w:rPr>
              <w:t>)</w:t>
            </w:r>
          </w:p>
          <w:p w:rsidR="00A151FC" w:rsidRPr="000F3FE2" w:rsidRDefault="00A151FC" w:rsidP="004C31BF">
            <w:pPr>
              <w:pStyle w:val="Style9"/>
              <w:snapToGrid w:val="0"/>
              <w:contextualSpacing/>
              <w:jc w:val="left"/>
              <w:rPr>
                <w:b/>
                <w:lang w:eastAsia="en-US"/>
              </w:rPr>
            </w:pPr>
          </w:p>
        </w:tc>
        <w:tc>
          <w:tcPr>
            <w:tcW w:w="955" w:type="dxa"/>
          </w:tcPr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  <w:lang w:eastAsia="en-US"/>
              </w:rPr>
            </w:pPr>
          </w:p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  <w:lang w:eastAsia="en-US"/>
              </w:rPr>
            </w:pPr>
          </w:p>
          <w:p w:rsidR="00A151FC" w:rsidRPr="000F3FE2" w:rsidRDefault="00A151FC" w:rsidP="00D74843">
            <w:pPr>
              <w:pStyle w:val="Style9"/>
              <w:snapToGrid w:val="0"/>
              <w:ind w:firstLine="0"/>
              <w:contextualSpacing/>
              <w:jc w:val="left"/>
              <w:rPr>
                <w:b/>
                <w:lang w:eastAsia="en-US"/>
              </w:rPr>
            </w:pPr>
          </w:p>
        </w:tc>
        <w:tc>
          <w:tcPr>
            <w:tcW w:w="1118" w:type="dxa"/>
            <w:gridSpan w:val="2"/>
          </w:tcPr>
          <w:p w:rsidR="00A151FC" w:rsidRDefault="00A151FC" w:rsidP="009C2ED0">
            <w:pPr>
              <w:pStyle w:val="Style9"/>
              <w:rPr>
                <w:b/>
                <w:lang w:eastAsia="en-US"/>
              </w:rPr>
            </w:pPr>
          </w:p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  <w:lang w:eastAsia="en-US"/>
              </w:rPr>
            </w:pPr>
          </w:p>
          <w:p w:rsidR="00A151FC" w:rsidRPr="000F3FE2" w:rsidRDefault="00A151FC" w:rsidP="00D74843">
            <w:pPr>
              <w:pStyle w:val="Style9"/>
              <w:snapToGrid w:val="0"/>
              <w:ind w:firstLine="0"/>
              <w:contextualSpacing/>
              <w:jc w:val="left"/>
              <w:rPr>
                <w:b/>
                <w:lang w:eastAsia="en-US"/>
              </w:rPr>
            </w:pPr>
          </w:p>
        </w:tc>
      </w:tr>
      <w:tr w:rsidR="00A151FC" w:rsidRPr="00283391" w:rsidTr="00D74843"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6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41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0051D5" w:rsidRDefault="00A151FC" w:rsidP="00E13A6B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Контрольная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работ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а № 2: «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Предлоги места. Обращения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»</w:t>
            </w:r>
          </w:p>
        </w:tc>
        <w:tc>
          <w:tcPr>
            <w:tcW w:w="660" w:type="dxa"/>
            <w:vAlign w:val="center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Выполнение заданий проверочной работы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построение высказывания в соответствии с коммуникативными задачами 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начальные представления о правах и обязанностях человека</w:t>
            </w:r>
          </w:p>
        </w:tc>
        <w:tc>
          <w:tcPr>
            <w:tcW w:w="1337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pPr>
              <w:snapToGrid w:val="0"/>
              <w:ind w:right="24" w:hanging="14"/>
              <w:contextualSpacing/>
              <w:rPr>
                <w:rFonts w:ascii="Times New Roman" w:hAnsi="Times New Roman"/>
                <w:lang w:val="en-US" w:eastAsia="en-US"/>
              </w:rPr>
            </w:pPr>
            <w:r w:rsidRPr="000F3FE2">
              <w:rPr>
                <w:rFonts w:ascii="Times New Roman" w:hAnsi="Times New Roman"/>
                <w:lang w:val="en-US" w:eastAsia="en-US"/>
              </w:rPr>
              <w:t>(Step 3</w:t>
            </w:r>
            <w:r w:rsidRPr="000F3FE2">
              <w:rPr>
                <w:rFonts w:ascii="Times New Roman" w:hAnsi="Times New Roman"/>
                <w:lang w:eastAsia="en-US"/>
              </w:rPr>
              <w:t>9</w:t>
            </w:r>
            <w:r w:rsidRPr="000F3FE2">
              <w:rPr>
                <w:rFonts w:ascii="Times New Roman" w:hAnsi="Times New Roman"/>
                <w:lang w:val="en-US" w:eastAsia="en-US"/>
              </w:rPr>
              <w:t>)</w:t>
            </w:r>
          </w:p>
          <w:p w:rsidR="00A151FC" w:rsidRPr="000F3FE2" w:rsidRDefault="00A151FC" w:rsidP="004C31BF">
            <w:pPr>
              <w:pStyle w:val="Style9"/>
              <w:snapToGrid w:val="0"/>
              <w:contextualSpacing/>
              <w:jc w:val="left"/>
              <w:rPr>
                <w:b/>
              </w:rPr>
            </w:pPr>
          </w:p>
        </w:tc>
        <w:tc>
          <w:tcPr>
            <w:tcW w:w="955" w:type="dxa"/>
          </w:tcPr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snapToGrid w:val="0"/>
              <w:ind w:firstLine="0"/>
              <w:contextualSpacing/>
              <w:jc w:val="left"/>
              <w:rPr>
                <w:b/>
              </w:rPr>
            </w:pPr>
          </w:p>
        </w:tc>
        <w:tc>
          <w:tcPr>
            <w:tcW w:w="1118" w:type="dxa"/>
            <w:gridSpan w:val="2"/>
          </w:tcPr>
          <w:p w:rsidR="00A151FC" w:rsidRDefault="00A151FC" w:rsidP="003917E6">
            <w:pPr>
              <w:pStyle w:val="Style9"/>
              <w:rPr>
                <w:b/>
              </w:rPr>
            </w:pPr>
          </w:p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snapToGrid w:val="0"/>
              <w:ind w:firstLine="0"/>
              <w:contextualSpacing/>
              <w:jc w:val="left"/>
              <w:rPr>
                <w:b/>
              </w:rPr>
            </w:pPr>
          </w:p>
        </w:tc>
      </w:tr>
    </w:tbl>
    <w:p w:rsidR="00A151FC" w:rsidRDefault="00A151FC" w:rsidP="0050430F">
      <w:r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 xml:space="preserve">                                                                                     </w:t>
      </w:r>
      <w:r w:rsidRPr="001E0534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>Какая твоя работа? (</w:t>
      </w:r>
      <w:r>
        <w:rPr>
          <w:rFonts w:ascii="Times New Roman" w:eastAsia="SimSun" w:hAnsi="Times New Roman"/>
          <w:b/>
          <w:kern w:val="1"/>
          <w:sz w:val="24"/>
          <w:szCs w:val="24"/>
          <w:lang w:val="en-US" w:eastAsia="hi-IN" w:bidi="hi-IN"/>
        </w:rPr>
        <w:t>9</w:t>
      </w:r>
      <w:r w:rsidRPr="001E0534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 xml:space="preserve"> часов)</w:t>
      </w:r>
    </w:p>
    <w:tbl>
      <w:tblPr>
        <w:tblW w:w="15620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550"/>
        <w:gridCol w:w="1760"/>
        <w:gridCol w:w="660"/>
        <w:gridCol w:w="1320"/>
        <w:gridCol w:w="880"/>
        <w:gridCol w:w="2310"/>
        <w:gridCol w:w="2200"/>
        <w:gridCol w:w="2530"/>
        <w:gridCol w:w="1337"/>
        <w:gridCol w:w="984"/>
        <w:gridCol w:w="1089"/>
      </w:tblGrid>
      <w:tr w:rsidR="00A151FC" w:rsidRPr="00283391" w:rsidTr="00D74843"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42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Названия профессий</w:t>
            </w:r>
            <w:bookmarkStart w:id="0" w:name="_GoBack"/>
            <w:bookmarkEnd w:id="0"/>
          </w:p>
        </w:tc>
        <w:tc>
          <w:tcPr>
            <w:tcW w:w="660" w:type="dxa"/>
            <w:vAlign w:val="center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Doctor</w:t>
            </w: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lang w:val="en-US"/>
              </w:rPr>
              <w:t xml:space="preserve"> teacher  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читать слова с одинаковыми гласными буквами в I и II типах слога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нормы произношения английского языка 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любознательность и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стремление расширять кругозор</w:t>
            </w:r>
          </w:p>
        </w:tc>
        <w:tc>
          <w:tcPr>
            <w:tcW w:w="1337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pPr>
              <w:pStyle w:val="Style9"/>
              <w:widowControl/>
              <w:snapToGrid w:val="0"/>
              <w:ind w:right="24" w:hanging="14"/>
              <w:contextualSpacing/>
              <w:jc w:val="left"/>
              <w:rPr>
                <w:rFonts w:ascii="Times New Roman" w:hAnsi="Times New Roman" w:cs="Times New Roman"/>
                <w:lang w:val="en-US" w:eastAsia="en-US"/>
              </w:rPr>
            </w:pPr>
            <w:r w:rsidRPr="000F3FE2">
              <w:rPr>
                <w:rFonts w:ascii="Times New Roman" w:hAnsi="Times New Roman" w:cs="Times New Roman"/>
                <w:lang w:val="en-US" w:eastAsia="en-US"/>
              </w:rPr>
              <w:t>(Step 4</w:t>
            </w:r>
            <w:r w:rsidRPr="000F3FE2">
              <w:rPr>
                <w:rFonts w:ascii="Times New Roman" w:hAnsi="Times New Roman" w:cs="Times New Roman"/>
                <w:lang w:eastAsia="en-US"/>
              </w:rPr>
              <w:t>3</w:t>
            </w:r>
            <w:r w:rsidRPr="000F3FE2">
              <w:rPr>
                <w:rFonts w:ascii="Times New Roman" w:hAnsi="Times New Roman" w:cs="Times New Roman"/>
                <w:lang w:val="en-US" w:eastAsia="en-US"/>
              </w:rPr>
              <w:t>)</w:t>
            </w:r>
          </w:p>
          <w:p w:rsidR="00A151FC" w:rsidRPr="000C7892" w:rsidRDefault="00A151FC" w:rsidP="004C31BF">
            <w:pPr>
              <w:pStyle w:val="BodyText"/>
              <w:snapToGrid w:val="0"/>
              <w:ind w:right="24" w:hanging="14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984" w:type="dxa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Default="00A151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ind w:right="24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1089" w:type="dxa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Default="00A151F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A151FC" w:rsidRPr="000C7892" w:rsidRDefault="00A151FC" w:rsidP="00D74843">
            <w:pPr>
              <w:pStyle w:val="BodyText"/>
              <w:snapToGrid w:val="0"/>
              <w:ind w:right="24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</w:tr>
      <w:tr w:rsidR="00A151FC" w:rsidRPr="00283391" w:rsidTr="00D74843"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2/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43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Профессии. Расширение грамматических знаний.</w:t>
            </w:r>
          </w:p>
        </w:tc>
        <w:tc>
          <w:tcPr>
            <w:tcW w:w="660" w:type="dxa"/>
            <w:vAlign w:val="center"/>
          </w:tcPr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Farmer</w:t>
            </w:r>
          </w:p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 driver skier</w:t>
            </w:r>
          </w:p>
          <w:p w:rsidR="00A151FC" w:rsidRPr="00792AD5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lang w:val="en-US"/>
              </w:rPr>
              <w:t xml:space="preserve"> singer dancer </w:t>
            </w:r>
            <w:r w:rsidRPr="00792AD5">
              <w:rPr>
                <w:lang w:val="en-US"/>
              </w:rPr>
              <w:t xml:space="preserve"> skater sh</w:t>
            </w:r>
            <w:r>
              <w:rPr>
                <w:lang w:val="en-US"/>
              </w:rPr>
              <w:t>opper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Учащиеся осуществляют рефлексию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осознание и объяснение правил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уважение к иному мнению и культуре других народов.</w:t>
            </w:r>
          </w:p>
        </w:tc>
        <w:tc>
          <w:tcPr>
            <w:tcW w:w="1337" w:type="dxa"/>
          </w:tcPr>
          <w:p w:rsidR="00A151FC" w:rsidRPr="000F3FE2" w:rsidRDefault="00A151FC" w:rsidP="004C31BF">
            <w:pPr>
              <w:snapToGrid w:val="0"/>
              <w:ind w:right="24" w:hanging="14"/>
              <w:contextualSpacing/>
              <w:rPr>
                <w:rFonts w:ascii="Times New Roman" w:hAnsi="Times New Roman"/>
              </w:rPr>
            </w:pPr>
            <w:r w:rsidRPr="000F3FE2">
              <w:rPr>
                <w:rFonts w:ascii="Times New Roman" w:hAnsi="Times New Roman"/>
              </w:rPr>
              <w:t>Повтор. лексику по теме</w:t>
            </w:r>
          </w:p>
        </w:tc>
        <w:tc>
          <w:tcPr>
            <w:tcW w:w="984" w:type="dxa"/>
          </w:tcPr>
          <w:p w:rsidR="00A151FC" w:rsidRPr="000F3FE2" w:rsidRDefault="00A151FC" w:rsidP="004C31BF">
            <w:pPr>
              <w:snapToGrid w:val="0"/>
              <w:ind w:right="24" w:hanging="1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089" w:type="dxa"/>
          </w:tcPr>
          <w:p w:rsidR="00A151FC" w:rsidRPr="000F3FE2" w:rsidRDefault="00A151FC" w:rsidP="004C31BF">
            <w:pPr>
              <w:snapToGrid w:val="0"/>
              <w:ind w:right="24" w:hanging="14"/>
              <w:contextualSpacing/>
              <w:rPr>
                <w:rFonts w:ascii="Times New Roman" w:hAnsi="Times New Roman"/>
              </w:rPr>
            </w:pPr>
          </w:p>
        </w:tc>
      </w:tr>
      <w:tr w:rsidR="00A151FC" w:rsidRPr="00283391" w:rsidTr="00D74843"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3/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44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Профессии. Совершенствование фонетических навыков. </w:t>
            </w:r>
            <w:r w:rsidRPr="001240D6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. Какая твоя работа?</w:t>
            </w:r>
          </w:p>
        </w:tc>
        <w:tc>
          <w:tcPr>
            <w:tcW w:w="660" w:type="dxa"/>
            <w:vAlign w:val="center"/>
          </w:tcPr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792AD5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  <w:r>
              <w:rPr>
                <w:lang w:val="en-US"/>
              </w:rPr>
              <w:t xml:space="preserve">swimmer  runner  reader eater player speaker jumper  helper  rider 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Учащиеся осуществляют рефлексию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осознание и объяснение правил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уважение к иному мнению и культуре других народов.</w:t>
            </w:r>
          </w:p>
        </w:tc>
        <w:tc>
          <w:tcPr>
            <w:tcW w:w="1337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pPr>
              <w:snapToGrid w:val="0"/>
              <w:ind w:right="24" w:hanging="14"/>
              <w:contextualSpacing/>
              <w:rPr>
                <w:rFonts w:ascii="Times New Roman" w:hAnsi="Times New Roman"/>
                <w:lang w:val="en-US" w:eastAsia="en-US"/>
              </w:rPr>
            </w:pPr>
            <w:r w:rsidRPr="000F3FE2">
              <w:rPr>
                <w:rFonts w:ascii="Times New Roman" w:hAnsi="Times New Roman"/>
                <w:lang w:val="en-US" w:eastAsia="en-US"/>
              </w:rPr>
              <w:t>(Step 4</w:t>
            </w:r>
            <w:r w:rsidRPr="000F3FE2">
              <w:rPr>
                <w:rFonts w:ascii="Times New Roman" w:hAnsi="Times New Roman"/>
                <w:lang w:eastAsia="en-US"/>
              </w:rPr>
              <w:t>5</w:t>
            </w:r>
            <w:r w:rsidRPr="000F3FE2">
              <w:rPr>
                <w:rFonts w:ascii="Times New Roman" w:hAnsi="Times New Roman"/>
                <w:lang w:val="en-US" w:eastAsia="en-US"/>
              </w:rPr>
              <w:t>)</w:t>
            </w:r>
          </w:p>
          <w:p w:rsidR="00A151FC" w:rsidRPr="000F3FE2" w:rsidRDefault="00A151FC" w:rsidP="004C31BF">
            <w:pPr>
              <w:pStyle w:val="Style9"/>
              <w:snapToGrid w:val="0"/>
              <w:contextualSpacing/>
              <w:jc w:val="left"/>
              <w:rPr>
                <w:b/>
              </w:rPr>
            </w:pPr>
          </w:p>
        </w:tc>
        <w:tc>
          <w:tcPr>
            <w:tcW w:w="984" w:type="dxa"/>
          </w:tcPr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snapToGrid w:val="0"/>
              <w:ind w:firstLine="0"/>
              <w:contextualSpacing/>
              <w:jc w:val="left"/>
              <w:rPr>
                <w:b/>
              </w:rPr>
            </w:pPr>
          </w:p>
        </w:tc>
        <w:tc>
          <w:tcPr>
            <w:tcW w:w="1089" w:type="dxa"/>
          </w:tcPr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snapToGrid w:val="0"/>
              <w:ind w:firstLine="0"/>
              <w:contextualSpacing/>
              <w:jc w:val="left"/>
              <w:rPr>
                <w:b/>
              </w:rPr>
            </w:pPr>
          </w:p>
        </w:tc>
      </w:tr>
      <w:tr w:rsidR="00A151FC" w:rsidRPr="00283391" w:rsidTr="00D74843"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4/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45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Человек и его состояние. </w:t>
            </w:r>
            <w:r w:rsidRPr="0050430F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Что случилось?</w:t>
            </w:r>
          </w:p>
        </w:tc>
        <w:tc>
          <w:tcPr>
            <w:tcW w:w="660" w:type="dxa"/>
            <w:vAlign w:val="center"/>
          </w:tcPr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job  thirsty  </w:t>
            </w:r>
          </w:p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hungry  sick  </w:t>
            </w:r>
          </w:p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tired  fire </w:t>
            </w:r>
          </w:p>
          <w:p w:rsidR="00A151FC" w:rsidRPr="00792AD5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diary  </w:t>
            </w:r>
            <w:r w:rsidRPr="00792AD5">
              <w:rPr>
                <w:lang w:val="en-US"/>
              </w:rPr>
              <w:t>giant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Учащиеся осуществляют рефлексию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осознание и объяснение правил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уважение к иному мнению и культуре других народов.</w:t>
            </w:r>
          </w:p>
        </w:tc>
        <w:tc>
          <w:tcPr>
            <w:tcW w:w="1337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pPr>
              <w:snapToGrid w:val="0"/>
              <w:ind w:right="24" w:hanging="14"/>
              <w:contextualSpacing/>
              <w:rPr>
                <w:rFonts w:ascii="Times New Roman" w:hAnsi="Times New Roman"/>
                <w:lang w:val="en-US" w:eastAsia="en-US"/>
              </w:rPr>
            </w:pPr>
            <w:r w:rsidRPr="000F3FE2">
              <w:rPr>
                <w:rFonts w:ascii="Times New Roman" w:hAnsi="Times New Roman"/>
                <w:lang w:val="en-US" w:eastAsia="en-US"/>
              </w:rPr>
              <w:t>(Step 4</w:t>
            </w:r>
            <w:r w:rsidRPr="000F3FE2">
              <w:rPr>
                <w:rFonts w:ascii="Times New Roman" w:hAnsi="Times New Roman"/>
                <w:lang w:eastAsia="en-US"/>
              </w:rPr>
              <w:t>6</w:t>
            </w:r>
            <w:r w:rsidRPr="000F3FE2">
              <w:rPr>
                <w:rFonts w:ascii="Times New Roman" w:hAnsi="Times New Roman"/>
                <w:lang w:val="en-US" w:eastAsia="en-US"/>
              </w:rPr>
              <w:t>)</w:t>
            </w:r>
          </w:p>
          <w:p w:rsidR="00A151FC" w:rsidRPr="000F3FE2" w:rsidRDefault="00A151FC" w:rsidP="004C31BF">
            <w:pPr>
              <w:pStyle w:val="Style9"/>
              <w:snapToGrid w:val="0"/>
              <w:contextualSpacing/>
              <w:jc w:val="left"/>
              <w:rPr>
                <w:b/>
              </w:rPr>
            </w:pPr>
          </w:p>
        </w:tc>
        <w:tc>
          <w:tcPr>
            <w:tcW w:w="984" w:type="dxa"/>
          </w:tcPr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snapToGrid w:val="0"/>
              <w:ind w:firstLine="0"/>
              <w:contextualSpacing/>
              <w:jc w:val="left"/>
              <w:rPr>
                <w:b/>
              </w:rPr>
            </w:pPr>
          </w:p>
        </w:tc>
        <w:tc>
          <w:tcPr>
            <w:tcW w:w="1089" w:type="dxa"/>
          </w:tcPr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snapToGrid w:val="0"/>
              <w:ind w:firstLine="0"/>
              <w:contextualSpacing/>
              <w:jc w:val="left"/>
              <w:rPr>
                <w:b/>
              </w:rPr>
            </w:pPr>
          </w:p>
        </w:tc>
      </w:tr>
      <w:tr w:rsidR="00A151FC" w:rsidRPr="00283391" w:rsidTr="00D74843"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5/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46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Внешний вид человека. Правила чтения.</w:t>
            </w:r>
          </w:p>
        </w:tc>
        <w:tc>
          <w:tcPr>
            <w:tcW w:w="660" w:type="dxa"/>
            <w:vAlign w:val="center"/>
          </w:tcPr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нормы произношения англ.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яз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ыка при чтении вслух и в устн.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речи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осознание и объяснение правил</w:t>
            </w:r>
          </w:p>
        </w:tc>
        <w:tc>
          <w:tcPr>
            <w:tcW w:w="2530" w:type="dxa"/>
          </w:tcPr>
          <w:p w:rsidR="00A151FC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уважение к иному </w:t>
            </w:r>
          </w:p>
          <w:p w:rsidR="00A151FC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мнению и культуре </w:t>
            </w:r>
          </w:p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других народов.</w:t>
            </w:r>
          </w:p>
        </w:tc>
        <w:tc>
          <w:tcPr>
            <w:tcW w:w="1337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pPr>
              <w:snapToGrid w:val="0"/>
              <w:ind w:right="24" w:hanging="14"/>
              <w:contextualSpacing/>
              <w:rPr>
                <w:rFonts w:ascii="Times New Roman" w:hAnsi="Times New Roman"/>
                <w:lang w:val="en-US" w:eastAsia="en-US"/>
              </w:rPr>
            </w:pPr>
            <w:r w:rsidRPr="000F3FE2">
              <w:rPr>
                <w:rFonts w:ascii="Times New Roman" w:hAnsi="Times New Roman"/>
                <w:lang w:val="en-US" w:eastAsia="en-US"/>
              </w:rPr>
              <w:t>(Step 4</w:t>
            </w:r>
            <w:r w:rsidRPr="000F3FE2">
              <w:rPr>
                <w:rFonts w:ascii="Times New Roman" w:hAnsi="Times New Roman"/>
                <w:lang w:eastAsia="en-US"/>
              </w:rPr>
              <w:t>7</w:t>
            </w:r>
            <w:r w:rsidRPr="000F3FE2">
              <w:rPr>
                <w:rFonts w:ascii="Times New Roman" w:hAnsi="Times New Roman"/>
                <w:lang w:val="en-US" w:eastAsia="en-US"/>
              </w:rPr>
              <w:t>)</w:t>
            </w:r>
          </w:p>
          <w:p w:rsidR="00A151FC" w:rsidRPr="000F3FE2" w:rsidRDefault="00A151FC" w:rsidP="004C31BF">
            <w:pPr>
              <w:pStyle w:val="Style9"/>
              <w:snapToGrid w:val="0"/>
              <w:contextualSpacing/>
              <w:jc w:val="left"/>
              <w:rPr>
                <w:b/>
              </w:rPr>
            </w:pPr>
          </w:p>
        </w:tc>
        <w:tc>
          <w:tcPr>
            <w:tcW w:w="984" w:type="dxa"/>
          </w:tcPr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snapToGrid w:val="0"/>
              <w:ind w:firstLine="0"/>
              <w:contextualSpacing/>
              <w:jc w:val="left"/>
              <w:rPr>
                <w:b/>
              </w:rPr>
            </w:pPr>
          </w:p>
        </w:tc>
        <w:tc>
          <w:tcPr>
            <w:tcW w:w="1089" w:type="dxa"/>
          </w:tcPr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snapToGrid w:val="0"/>
              <w:ind w:firstLine="0"/>
              <w:contextualSpacing/>
              <w:jc w:val="left"/>
              <w:rPr>
                <w:b/>
              </w:rPr>
            </w:pPr>
          </w:p>
        </w:tc>
      </w:tr>
      <w:tr w:rsidR="00A151FC" w:rsidRPr="00283391" w:rsidTr="00D74843"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E0173A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6/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47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Продукты. Общие вопросы.</w:t>
            </w:r>
          </w:p>
        </w:tc>
        <w:tc>
          <w:tcPr>
            <w:tcW w:w="660" w:type="dxa"/>
            <w:vAlign w:val="center"/>
          </w:tcPr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Учатся вести диалог с опорой на наглядность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семантизация новых слов с опорой на зрительный ряд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любознательность и стремление расширять кругозор</w:t>
            </w:r>
          </w:p>
        </w:tc>
        <w:tc>
          <w:tcPr>
            <w:tcW w:w="1337" w:type="dxa"/>
          </w:tcPr>
          <w:p w:rsidR="00A151FC" w:rsidRPr="000F3FE2" w:rsidRDefault="00A151FC" w:rsidP="004C31BF">
            <w:pPr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pPr>
              <w:snapToGrid w:val="0"/>
              <w:ind w:right="24" w:hanging="14"/>
              <w:contextualSpacing/>
              <w:rPr>
                <w:rFonts w:ascii="Times New Roman" w:hAnsi="Times New Roman"/>
                <w:lang w:val="en-US" w:eastAsia="en-US"/>
              </w:rPr>
            </w:pPr>
            <w:r w:rsidRPr="000F3FE2">
              <w:rPr>
                <w:rFonts w:ascii="Times New Roman" w:hAnsi="Times New Roman"/>
                <w:lang w:val="en-US" w:eastAsia="en-US"/>
              </w:rPr>
              <w:t>(Step 4</w:t>
            </w:r>
            <w:r w:rsidRPr="000F3FE2">
              <w:rPr>
                <w:rFonts w:ascii="Times New Roman" w:hAnsi="Times New Roman"/>
                <w:lang w:eastAsia="en-US"/>
              </w:rPr>
              <w:t>8</w:t>
            </w:r>
            <w:r w:rsidRPr="000F3FE2">
              <w:rPr>
                <w:rFonts w:ascii="Times New Roman" w:hAnsi="Times New Roman"/>
                <w:lang w:val="en-US" w:eastAsia="en-US"/>
              </w:rPr>
              <w:t>)</w:t>
            </w:r>
          </w:p>
          <w:p w:rsidR="00A151FC" w:rsidRPr="000F3FE2" w:rsidRDefault="00A151FC" w:rsidP="004C31BF">
            <w:pPr>
              <w:pStyle w:val="Style9"/>
              <w:snapToGrid w:val="0"/>
              <w:contextualSpacing/>
              <w:jc w:val="left"/>
              <w:rPr>
                <w:b/>
              </w:rPr>
            </w:pPr>
          </w:p>
        </w:tc>
        <w:tc>
          <w:tcPr>
            <w:tcW w:w="984" w:type="dxa"/>
          </w:tcPr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snapToGrid w:val="0"/>
              <w:ind w:firstLine="0"/>
              <w:contextualSpacing/>
              <w:jc w:val="left"/>
              <w:rPr>
                <w:b/>
              </w:rPr>
            </w:pPr>
          </w:p>
        </w:tc>
        <w:tc>
          <w:tcPr>
            <w:tcW w:w="1089" w:type="dxa"/>
          </w:tcPr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Default="00A151FC">
            <w:pPr>
              <w:spacing w:after="0" w:line="240" w:lineRule="auto"/>
              <w:rPr>
                <w:rFonts w:ascii="Corbel" w:hAnsi="Corbel" w:cs="Corbel"/>
                <w:b/>
                <w:sz w:val="24"/>
                <w:szCs w:val="24"/>
              </w:rPr>
            </w:pPr>
          </w:p>
          <w:p w:rsidR="00A151FC" w:rsidRPr="000F3FE2" w:rsidRDefault="00A151FC" w:rsidP="00D74843">
            <w:pPr>
              <w:pStyle w:val="Style9"/>
              <w:snapToGrid w:val="0"/>
              <w:ind w:firstLine="0"/>
              <w:contextualSpacing/>
              <w:jc w:val="left"/>
              <w:rPr>
                <w:b/>
              </w:rPr>
            </w:pPr>
          </w:p>
        </w:tc>
      </w:tr>
      <w:tr w:rsidR="00A151FC" w:rsidRPr="00283391" w:rsidTr="00D74843"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7/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48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Общие вопросы. Спорт в нашей жизни.</w:t>
            </w:r>
          </w:p>
        </w:tc>
        <w:tc>
          <w:tcPr>
            <w:tcW w:w="660" w:type="dxa"/>
            <w:vAlign w:val="center"/>
          </w:tcPr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Учатся вести диалог с опорой на наглядность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семантизация новых слов с опорой на зрительный ряд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любознательность и стремление расширять кругозор</w:t>
            </w:r>
          </w:p>
        </w:tc>
        <w:tc>
          <w:tcPr>
            <w:tcW w:w="1337" w:type="dxa"/>
          </w:tcPr>
          <w:p w:rsidR="00A151FC" w:rsidRPr="00FD462B" w:rsidRDefault="00A151FC" w:rsidP="004C31BF">
            <w:pPr>
              <w:pStyle w:val="Style9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  по</w:t>
            </w:r>
            <w:r w:rsidRPr="00FD462B">
              <w:rPr>
                <w:rFonts w:ascii="Times New Roman" w:hAnsi="Times New Roman" w:cs="Times New Roman"/>
                <w:sz w:val="22"/>
                <w:szCs w:val="22"/>
              </w:rPr>
              <w:t xml:space="preserve">втор.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FD462B">
              <w:rPr>
                <w:rFonts w:ascii="Times New Roman" w:hAnsi="Times New Roman" w:cs="Times New Roman"/>
                <w:sz w:val="22"/>
                <w:szCs w:val="22"/>
              </w:rPr>
              <w:t>лексику по теме</w:t>
            </w:r>
          </w:p>
        </w:tc>
        <w:tc>
          <w:tcPr>
            <w:tcW w:w="984" w:type="dxa"/>
          </w:tcPr>
          <w:p w:rsidR="00A151FC" w:rsidRPr="00FD462B" w:rsidRDefault="00A151FC" w:rsidP="004C31BF">
            <w:pPr>
              <w:pStyle w:val="Style9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</w:tcPr>
          <w:p w:rsidR="00A151FC" w:rsidRPr="00FD462B" w:rsidRDefault="00A151FC" w:rsidP="004C31BF">
            <w:pPr>
              <w:pStyle w:val="Style9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51FC" w:rsidRPr="00283391" w:rsidTr="00D74843"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8/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49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Джек Липтон. Чтение.</w:t>
            </w:r>
          </w:p>
        </w:tc>
        <w:tc>
          <w:tcPr>
            <w:tcW w:w="660" w:type="dxa"/>
            <w:vAlign w:val="center"/>
          </w:tcPr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gym cage</w:t>
            </w:r>
          </w:p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stage  page general </w:t>
            </w:r>
          </w:p>
          <w:p w:rsidR="00A151FC" w:rsidRPr="00792AD5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  <w:r w:rsidRPr="00792AD5">
              <w:rPr>
                <w:lang w:val="en-US"/>
              </w:rPr>
              <w:t xml:space="preserve"> sledge</w:t>
            </w:r>
          </w:p>
        </w:tc>
        <w:tc>
          <w:tcPr>
            <w:tcW w:w="2310" w:type="dxa"/>
          </w:tcPr>
          <w:p w:rsidR="00A151FC" w:rsidRPr="001E0534" w:rsidRDefault="00A151FC" w:rsidP="00E0173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строят предложения с однородными членами с помощью союза </w:t>
            </w:r>
            <w:r w:rsidRPr="001E0534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hi-IN" w:bidi="hi-IN"/>
              </w:rPr>
              <w:t>and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семантизация новых слов с опорой на зрительный ряд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любознательность и стремление расширять кругозор</w:t>
            </w:r>
          </w:p>
        </w:tc>
        <w:tc>
          <w:tcPr>
            <w:tcW w:w="1337" w:type="dxa"/>
          </w:tcPr>
          <w:p w:rsidR="00A151FC" w:rsidRPr="00FD462B" w:rsidRDefault="00A151FC" w:rsidP="004C31BF">
            <w:pPr>
              <w:pStyle w:val="Style9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  повто</w:t>
            </w:r>
            <w:r w:rsidRPr="00FD462B">
              <w:rPr>
                <w:rFonts w:ascii="Times New Roman" w:hAnsi="Times New Roman" w:cs="Times New Roman"/>
                <w:sz w:val="22"/>
                <w:szCs w:val="22"/>
              </w:rPr>
              <w:t>р. лексику по теме</w:t>
            </w:r>
          </w:p>
        </w:tc>
        <w:tc>
          <w:tcPr>
            <w:tcW w:w="984" w:type="dxa"/>
          </w:tcPr>
          <w:p w:rsidR="00A151FC" w:rsidRPr="00FD462B" w:rsidRDefault="00A151FC" w:rsidP="004C31BF">
            <w:pPr>
              <w:pStyle w:val="Style9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9" w:type="dxa"/>
          </w:tcPr>
          <w:p w:rsidR="00A151FC" w:rsidRPr="00FD462B" w:rsidRDefault="00A151FC" w:rsidP="004C31BF">
            <w:pPr>
              <w:pStyle w:val="Style9"/>
              <w:snapToGrid w:val="0"/>
              <w:contextualSpacing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151FC" w:rsidRPr="00283391" w:rsidTr="00D74843"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9/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50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50430F" w:rsidRDefault="00A151FC" w:rsidP="000014E4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Контрольная  работа  по теме  № 3: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Спорт в нашей жизни.</w:t>
            </w:r>
          </w:p>
        </w:tc>
        <w:tc>
          <w:tcPr>
            <w:tcW w:w="660" w:type="dxa"/>
            <w:vAlign w:val="center"/>
          </w:tcPr>
          <w:p w:rsidR="00A151FC" w:rsidRPr="001E0534" w:rsidRDefault="00A151FC" w:rsidP="0050430F">
            <w:pPr>
              <w:widowControl w:val="0"/>
              <w:suppressAutoHyphens/>
              <w:overflowPunct w:val="0"/>
              <w:autoSpaceDE w:val="0"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Урок проверки и коррекции знаний и умений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Выполнение заданий проверочной работы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построение высказывания в соответствии с коммуникативными задачами 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начальные представления о правах и обязанностях человека </w:t>
            </w:r>
          </w:p>
        </w:tc>
        <w:tc>
          <w:tcPr>
            <w:tcW w:w="1337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84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89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A151FC" w:rsidRPr="0050430F" w:rsidRDefault="00A151FC" w:rsidP="0050430F">
      <w:r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 xml:space="preserve">                                                                                             </w:t>
      </w:r>
      <w:r w:rsidRPr="004F1281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>Животные. Описание человека.</w:t>
      </w:r>
      <w:r w:rsidRPr="001E0534">
        <w:rPr>
          <w:rFonts w:ascii="Times New Roman" w:eastAsia="SimSun" w:hAnsi="Times New Roman"/>
          <w:kern w:val="1"/>
          <w:sz w:val="24"/>
          <w:szCs w:val="24"/>
          <w:lang w:eastAsia="hi-IN" w:bidi="hi-IN"/>
        </w:rPr>
        <w:t xml:space="preserve"> </w:t>
      </w:r>
      <w:r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 xml:space="preserve"> </w:t>
      </w:r>
      <w:r w:rsidRPr="001E0534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 xml:space="preserve"> (</w:t>
      </w:r>
      <w:r w:rsidRPr="004F1281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 xml:space="preserve"> 3</w:t>
      </w:r>
      <w:r w:rsidRPr="001E0534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 xml:space="preserve"> час</w:t>
      </w:r>
      <w:r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 xml:space="preserve">а </w:t>
      </w:r>
      <w:r w:rsidRPr="001E0534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>)</w:t>
      </w:r>
      <w:r>
        <w:tab/>
      </w:r>
    </w:p>
    <w:tbl>
      <w:tblPr>
        <w:tblW w:w="15620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550"/>
        <w:gridCol w:w="1760"/>
        <w:gridCol w:w="660"/>
        <w:gridCol w:w="1320"/>
        <w:gridCol w:w="880"/>
        <w:gridCol w:w="2310"/>
        <w:gridCol w:w="2200"/>
        <w:gridCol w:w="2530"/>
        <w:gridCol w:w="1337"/>
        <w:gridCol w:w="984"/>
        <w:gridCol w:w="1089"/>
      </w:tblGrid>
      <w:tr w:rsidR="00A151FC" w:rsidRPr="00283391" w:rsidTr="00675915"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  <w:r w:rsidRPr="004F1281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/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51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Животные. Правила чтения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Урок ознакомления с новым материалом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чтение гласных в открытом слоге;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br/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семантизация новых слов с опорой на зрительный ряд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ind w:right="24" w:hanging="14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элементарные представления об эстетических и худож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.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ценностях </w:t>
            </w:r>
          </w:p>
        </w:tc>
        <w:tc>
          <w:tcPr>
            <w:tcW w:w="1337" w:type="dxa"/>
          </w:tcPr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  <w:r w:rsidRPr="000C7892">
              <w:rPr>
                <w:rFonts w:ascii="Times New Roman" w:hAnsi="Times New Roman"/>
                <w:b w:val="0"/>
                <w:bCs/>
                <w:szCs w:val="24"/>
              </w:rPr>
              <w:t>Повтор. лексику по теме</w:t>
            </w:r>
          </w:p>
        </w:tc>
        <w:tc>
          <w:tcPr>
            <w:tcW w:w="984" w:type="dxa"/>
          </w:tcPr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  <w:tc>
          <w:tcPr>
            <w:tcW w:w="1089" w:type="dxa"/>
          </w:tcPr>
          <w:p w:rsidR="00A151FC" w:rsidRPr="000C7892" w:rsidRDefault="00A151FC" w:rsidP="004C31BF">
            <w:pPr>
              <w:pStyle w:val="BodyText"/>
              <w:snapToGrid w:val="0"/>
              <w:contextualSpacing/>
              <w:jc w:val="left"/>
              <w:rPr>
                <w:rFonts w:ascii="Times New Roman" w:hAnsi="Times New Roman"/>
                <w:b w:val="0"/>
                <w:bCs/>
                <w:szCs w:val="24"/>
              </w:rPr>
            </w:pPr>
          </w:p>
        </w:tc>
      </w:tr>
      <w:tr w:rsidR="00A151FC" w:rsidRPr="00283391" w:rsidTr="00675915">
        <w:trPr>
          <w:trHeight w:val="27"/>
        </w:trPr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2/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52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Описание человека. Настоящее время.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i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диалоги о местонахождении объектов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Ритмико-интонационные особенности; 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любознат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ельность и стремление расширять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кругозор</w:t>
            </w:r>
          </w:p>
        </w:tc>
        <w:tc>
          <w:tcPr>
            <w:tcW w:w="1337" w:type="dxa"/>
          </w:tcPr>
          <w:p w:rsidR="00A151FC" w:rsidRPr="00FD462B" w:rsidRDefault="00A151FC" w:rsidP="004C31BF">
            <w:pPr>
              <w:pStyle w:val="Style9"/>
              <w:snapToGrid w:val="0"/>
              <w:contextualSpacing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по</w:t>
            </w:r>
            <w:r w:rsidRPr="00FD462B">
              <w:rPr>
                <w:rFonts w:ascii="Times New Roman" w:hAnsi="Times New Roman" w:cs="Times New Roman"/>
              </w:rPr>
              <w:t>втор. лексику по теме</w:t>
            </w:r>
          </w:p>
        </w:tc>
        <w:tc>
          <w:tcPr>
            <w:tcW w:w="984" w:type="dxa"/>
          </w:tcPr>
          <w:p w:rsidR="00A151FC" w:rsidRPr="00FD462B" w:rsidRDefault="00A151FC" w:rsidP="004C31BF">
            <w:pPr>
              <w:pStyle w:val="Style9"/>
              <w:snapToGrid w:val="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</w:tcPr>
          <w:p w:rsidR="00A151FC" w:rsidRPr="00FD462B" w:rsidRDefault="00A151FC" w:rsidP="004C31BF">
            <w:pPr>
              <w:pStyle w:val="Style9"/>
              <w:snapToGrid w:val="0"/>
              <w:contextualSpacing/>
              <w:jc w:val="left"/>
              <w:rPr>
                <w:rFonts w:ascii="Times New Roman" w:hAnsi="Times New Roman" w:cs="Times New Roman"/>
              </w:rPr>
            </w:pPr>
          </w:p>
        </w:tc>
      </w:tr>
      <w:tr w:rsidR="00A151FC" w:rsidRPr="00283391" w:rsidTr="00675915">
        <w:trPr>
          <w:trHeight w:val="27"/>
        </w:trPr>
        <w:tc>
          <w:tcPr>
            <w:tcW w:w="550" w:type="dxa"/>
          </w:tcPr>
          <w:p w:rsidR="00A151FC" w:rsidRPr="0050430F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3/</w:t>
            </w:r>
            <w:r w:rsidRPr="0050430F"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5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3</w:t>
            </w:r>
          </w:p>
        </w:tc>
        <w:tc>
          <w:tcPr>
            <w:tcW w:w="1760" w:type="dxa"/>
          </w:tcPr>
          <w:p w:rsidR="00A151FC" w:rsidRPr="0050430F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Повторение и обобщение. Животные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660" w:type="dxa"/>
          </w:tcPr>
          <w:p w:rsidR="00A151FC" w:rsidRPr="0050430F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50430F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Систематизация знаний.</w:t>
            </w:r>
          </w:p>
        </w:tc>
        <w:tc>
          <w:tcPr>
            <w:tcW w:w="880" w:type="dxa"/>
          </w:tcPr>
          <w:p w:rsidR="00A151FC" w:rsidRPr="0050430F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310" w:type="dxa"/>
          </w:tcPr>
          <w:p w:rsidR="00A151FC" w:rsidRPr="0050430F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чтение гласных в открытом слоге;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br/>
            </w:r>
          </w:p>
        </w:tc>
        <w:tc>
          <w:tcPr>
            <w:tcW w:w="2200" w:type="dxa"/>
          </w:tcPr>
          <w:p w:rsidR="00A151FC" w:rsidRPr="0050430F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Повторение и обощение.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элементарн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ые представления об эстетич и худ.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ценностях </w:t>
            </w:r>
          </w:p>
        </w:tc>
        <w:tc>
          <w:tcPr>
            <w:tcW w:w="1337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84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89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A151FC" w:rsidRPr="001E0534" w:rsidRDefault="00A151FC" w:rsidP="0050430F">
      <w:pPr>
        <w:tabs>
          <w:tab w:val="left" w:pos="5895"/>
        </w:tabs>
        <w:rPr>
          <w:sz w:val="24"/>
          <w:szCs w:val="24"/>
        </w:rPr>
      </w:pPr>
      <w:r>
        <w:tab/>
      </w:r>
      <w:r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 xml:space="preserve"> </w:t>
      </w:r>
      <w:r w:rsidRPr="001E0534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 xml:space="preserve"> </w:t>
      </w:r>
      <w:r w:rsidRPr="001E0534">
        <w:rPr>
          <w:b/>
          <w:sz w:val="24"/>
          <w:szCs w:val="24"/>
        </w:rPr>
        <w:t xml:space="preserve">    </w:t>
      </w:r>
      <w:r w:rsidRPr="001E0534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>Животные (5 часов)</w:t>
      </w:r>
    </w:p>
    <w:tbl>
      <w:tblPr>
        <w:tblW w:w="21352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/>
      </w:tblPr>
      <w:tblGrid>
        <w:gridCol w:w="550"/>
        <w:gridCol w:w="1760"/>
        <w:gridCol w:w="660"/>
        <w:gridCol w:w="1320"/>
        <w:gridCol w:w="880"/>
        <w:gridCol w:w="2310"/>
        <w:gridCol w:w="2200"/>
        <w:gridCol w:w="2530"/>
        <w:gridCol w:w="1337"/>
        <w:gridCol w:w="984"/>
        <w:gridCol w:w="1089"/>
        <w:gridCol w:w="772"/>
        <w:gridCol w:w="992"/>
        <w:gridCol w:w="992"/>
        <w:gridCol w:w="992"/>
        <w:gridCol w:w="992"/>
        <w:gridCol w:w="992"/>
      </w:tblGrid>
      <w:tr w:rsidR="00A151FC" w:rsidRPr="00283391" w:rsidTr="00675915">
        <w:trPr>
          <w:gridAfter w:val="6"/>
          <w:wAfter w:w="5732" w:type="dxa"/>
        </w:trPr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/54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Повелительное наклонение. Вежливые слова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Урок ознакомления с новым материалом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чтение буквосочетания </w:t>
            </w:r>
            <w:r w:rsidRPr="001E0534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hi-IN" w:bidi="hi-IN"/>
              </w:rPr>
              <w:t>th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;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br/>
              <w:t>чтение словосочетания и предложения с новыми словами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работа в парах, в рамках ролевой игры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любознательность и стремление расширять кругозор</w:t>
            </w:r>
          </w:p>
        </w:tc>
        <w:tc>
          <w:tcPr>
            <w:tcW w:w="1337" w:type="dxa"/>
          </w:tcPr>
          <w:p w:rsidR="00A151FC" w:rsidRPr="000F3FE2" w:rsidRDefault="00A151FC" w:rsidP="004C31BF">
            <w:pPr>
              <w:ind w:left="-108"/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pPr>
              <w:ind w:left="-108" w:right="-108"/>
            </w:pPr>
            <w:r w:rsidRPr="000F3FE2">
              <w:rPr>
                <w:lang w:val="en-US" w:eastAsia="en-US"/>
              </w:rPr>
              <w:t>(Step 5</w:t>
            </w:r>
            <w:r w:rsidRPr="000F3FE2">
              <w:rPr>
                <w:lang w:eastAsia="en-US"/>
              </w:rPr>
              <w:t>1</w:t>
            </w:r>
            <w:r w:rsidRPr="000F3FE2">
              <w:rPr>
                <w:lang w:val="en-US" w:eastAsia="en-US"/>
              </w:rPr>
              <w:t>)</w:t>
            </w:r>
          </w:p>
        </w:tc>
        <w:tc>
          <w:tcPr>
            <w:tcW w:w="984" w:type="dxa"/>
          </w:tcPr>
          <w:p w:rsidR="00A151FC" w:rsidRDefault="00A151FC">
            <w:pPr>
              <w:spacing w:after="0" w:line="240" w:lineRule="auto"/>
            </w:pPr>
          </w:p>
          <w:p w:rsidR="00A151FC" w:rsidRPr="000F3FE2" w:rsidRDefault="00A151FC" w:rsidP="00675915">
            <w:pPr>
              <w:ind w:right="-108"/>
            </w:pPr>
          </w:p>
        </w:tc>
        <w:tc>
          <w:tcPr>
            <w:tcW w:w="1089" w:type="dxa"/>
          </w:tcPr>
          <w:p w:rsidR="00A151FC" w:rsidRDefault="00A151FC">
            <w:pPr>
              <w:spacing w:after="0" w:line="240" w:lineRule="auto"/>
            </w:pPr>
          </w:p>
          <w:p w:rsidR="00A151FC" w:rsidRPr="000F3FE2" w:rsidRDefault="00A151FC" w:rsidP="00675915">
            <w:pPr>
              <w:ind w:right="-108"/>
            </w:pPr>
          </w:p>
        </w:tc>
      </w:tr>
      <w:tr w:rsidR="00A151FC" w:rsidRPr="00283391" w:rsidTr="00675915">
        <w:trPr>
          <w:gridAfter w:val="6"/>
          <w:wAfter w:w="5732" w:type="dxa"/>
        </w:trPr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2/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5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5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E13A6B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Лексика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.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Животные. 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animal </w:t>
            </w:r>
          </w:p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giraffe  </w:t>
            </w:r>
          </w:p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crocodile </w:t>
            </w:r>
          </w:p>
          <w:p w:rsidR="00A151FC" w:rsidRPr="00DD6EA9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lang w:val="en-US"/>
              </w:rPr>
              <w:t xml:space="preserve">elephant </w:t>
            </w:r>
            <w:r w:rsidRPr="00DD6EA9">
              <w:rPr>
                <w:lang w:val="en-US"/>
              </w:rPr>
              <w:t xml:space="preserve"> tiger </w:t>
            </w:r>
            <w:r>
              <w:rPr>
                <w:lang w:val="en-US"/>
              </w:rPr>
              <w:t xml:space="preserve"> lion hare </w:t>
            </w:r>
            <w:r w:rsidRPr="00DD6EA9">
              <w:rPr>
                <w:lang w:val="en-US"/>
              </w:rPr>
              <w:t>please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Использование лексики в речи</w:t>
            </w:r>
          </w:p>
        </w:tc>
        <w:tc>
          <w:tcPr>
            <w:tcW w:w="2200" w:type="dxa"/>
          </w:tcPr>
          <w:p w:rsidR="00A151FC" w:rsidRPr="004123EA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Нормы произношения английского языка при чтении вслух и в устной речи;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любознательность и стремление расширять кругозор</w:t>
            </w:r>
          </w:p>
        </w:tc>
        <w:tc>
          <w:tcPr>
            <w:tcW w:w="1337" w:type="dxa"/>
          </w:tcPr>
          <w:p w:rsidR="00A151FC" w:rsidRPr="000F3FE2" w:rsidRDefault="00A151FC" w:rsidP="004C31BF">
            <w:pPr>
              <w:ind w:left="-108" w:right="-108"/>
              <w:rPr>
                <w:lang w:val="en-US" w:eastAsia="en-US"/>
              </w:rPr>
            </w:pPr>
            <w:r>
              <w:rPr>
                <w:lang w:eastAsia="en-US"/>
              </w:rPr>
              <w:t xml:space="preserve">  </w:t>
            </w: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pPr>
              <w:snapToGrid w:val="0"/>
              <w:ind w:right="-108"/>
            </w:pPr>
            <w:r w:rsidRPr="000F3FE2">
              <w:rPr>
                <w:lang w:val="en-US" w:eastAsia="en-US"/>
              </w:rPr>
              <w:t>(Step 52)</w:t>
            </w:r>
          </w:p>
        </w:tc>
        <w:tc>
          <w:tcPr>
            <w:tcW w:w="984" w:type="dxa"/>
          </w:tcPr>
          <w:p w:rsidR="00A151FC" w:rsidRDefault="00A151FC">
            <w:pPr>
              <w:spacing w:after="0" w:line="240" w:lineRule="auto"/>
            </w:pPr>
          </w:p>
          <w:p w:rsidR="00A151FC" w:rsidRPr="000F3FE2" w:rsidRDefault="00A151FC" w:rsidP="004C31BF">
            <w:pPr>
              <w:snapToGrid w:val="0"/>
              <w:ind w:right="-108"/>
            </w:pPr>
          </w:p>
        </w:tc>
        <w:tc>
          <w:tcPr>
            <w:tcW w:w="1089" w:type="dxa"/>
          </w:tcPr>
          <w:p w:rsidR="00A151FC" w:rsidRDefault="00A151FC">
            <w:pPr>
              <w:spacing w:after="0" w:line="240" w:lineRule="auto"/>
            </w:pPr>
          </w:p>
          <w:p w:rsidR="00A151FC" w:rsidRPr="000F3FE2" w:rsidRDefault="00A151FC" w:rsidP="00675915">
            <w:pPr>
              <w:snapToGrid w:val="0"/>
              <w:ind w:right="-108"/>
            </w:pPr>
          </w:p>
        </w:tc>
      </w:tr>
      <w:tr w:rsidR="00A151FC" w:rsidRPr="00283391" w:rsidTr="00675915">
        <w:trPr>
          <w:gridAfter w:val="6"/>
          <w:wAfter w:w="5732" w:type="dxa"/>
        </w:trPr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3/56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333A48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Страны и континенты. 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Я люблю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и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не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люблю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smallCaps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 w:rsidRPr="00DD6EA9">
              <w:rPr>
                <w:lang w:val="en-US"/>
              </w:rPr>
              <w:t>Africa</w:t>
            </w:r>
            <w:r>
              <w:rPr>
                <w:lang w:val="en-US"/>
              </w:rPr>
              <w:t xml:space="preserve"> </w:t>
            </w:r>
            <w:r w:rsidRPr="00DD6EA9">
              <w:rPr>
                <w:lang w:val="en-US"/>
              </w:rPr>
              <w:t xml:space="preserve"> </w:t>
            </w:r>
          </w:p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 w:rsidRPr="00DD6EA9">
              <w:rPr>
                <w:lang w:val="en-US"/>
              </w:rPr>
              <w:t>Asia</w:t>
            </w:r>
            <w:r>
              <w:rPr>
                <w:lang w:val="en-US"/>
              </w:rPr>
              <w:t xml:space="preserve"> </w:t>
            </w:r>
          </w:p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 w:rsidRPr="00DD6EA9">
              <w:rPr>
                <w:lang w:val="en-US"/>
              </w:rPr>
              <w:t>Europe</w:t>
            </w:r>
          </w:p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DD6EA9">
              <w:rPr>
                <w:lang w:val="en-US"/>
              </w:rPr>
              <w:t>America</w:t>
            </w:r>
          </w:p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Australia </w:t>
            </w:r>
          </w:p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Live</w:t>
            </w:r>
          </w:p>
          <w:p w:rsidR="00A151FC" w:rsidRPr="00DD6EA9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</w:pPr>
            <w:r>
              <w:rPr>
                <w:lang w:val="en-US"/>
              </w:rPr>
              <w:t xml:space="preserve"> love </w:t>
            </w:r>
            <w:r w:rsidRPr="00DD6EA9">
              <w:rPr>
                <w:lang w:val="en-US"/>
              </w:rPr>
              <w:t xml:space="preserve"> hate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микродиалоги;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br/>
              <w:t>вопросы по картинке;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br/>
              <w:t>составление вопросов по образцу; работа в парах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построение высказывания в соответствии с коммуникативными задачами 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элементарные представления о культурном достоянии англоязычных стран;</w:t>
            </w:r>
          </w:p>
        </w:tc>
        <w:tc>
          <w:tcPr>
            <w:tcW w:w="1337" w:type="dxa"/>
          </w:tcPr>
          <w:p w:rsidR="00A151FC" w:rsidRPr="00E10DCD" w:rsidRDefault="00A151FC" w:rsidP="00E10DCD">
            <w:pPr>
              <w:ind w:left="-108"/>
              <w:jc w:val="center"/>
              <w:rPr>
                <w:rFonts w:ascii="Times New Roman" w:hAnsi="Times New Roman"/>
                <w:lang w:val="en-US" w:eastAsia="en-US"/>
              </w:rPr>
            </w:pPr>
            <w:r w:rsidRPr="00E10DCD">
              <w:rPr>
                <w:rFonts w:ascii="Times New Roman" w:hAnsi="Times New Roman"/>
                <w:lang w:eastAsia="en-US"/>
              </w:rPr>
              <w:t>РТ № 1-4</w:t>
            </w:r>
          </w:p>
          <w:p w:rsidR="00A151FC" w:rsidRPr="00E10DCD" w:rsidRDefault="00A151FC" w:rsidP="00E10DCD">
            <w:pPr>
              <w:pStyle w:val="Style9"/>
              <w:snapToGrid w:val="0"/>
              <w:ind w:right="-108"/>
              <w:jc w:val="center"/>
              <w:rPr>
                <w:rFonts w:ascii="Times New Roman" w:hAnsi="Times New Roman" w:cs="Times New Roman"/>
              </w:rPr>
            </w:pPr>
            <w:r w:rsidRPr="00E10DCD">
              <w:rPr>
                <w:rFonts w:ascii="Times New Roman" w:hAnsi="Times New Roman" w:cs="Times New Roman"/>
                <w:lang w:val="en-US" w:eastAsia="en-US"/>
              </w:rPr>
              <w:t>(Step 5</w:t>
            </w:r>
            <w:r w:rsidRPr="00E10DCD">
              <w:rPr>
                <w:rFonts w:ascii="Times New Roman" w:hAnsi="Times New Roman" w:cs="Times New Roman"/>
                <w:lang w:eastAsia="en-US"/>
              </w:rPr>
              <w:t>3</w:t>
            </w:r>
            <w:r w:rsidRPr="00E10DCD">
              <w:rPr>
                <w:rFonts w:ascii="Times New Roman" w:hAnsi="Times New Roman" w:cs="Times New Roman"/>
                <w:lang w:val="en-US" w:eastAsia="en-US"/>
              </w:rPr>
              <w:t>)</w:t>
            </w:r>
          </w:p>
        </w:tc>
        <w:tc>
          <w:tcPr>
            <w:tcW w:w="984" w:type="dxa"/>
          </w:tcPr>
          <w:p w:rsidR="00A151FC" w:rsidRPr="00E10DCD" w:rsidRDefault="00A151FC" w:rsidP="00E10DCD">
            <w:pPr>
              <w:pStyle w:val="Style9"/>
              <w:snapToGrid w:val="0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</w:tcPr>
          <w:p w:rsidR="00A151FC" w:rsidRPr="00E10DCD" w:rsidRDefault="00A151FC" w:rsidP="00E10DCD">
            <w:pPr>
              <w:pStyle w:val="Style9"/>
              <w:snapToGrid w:val="0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51FC" w:rsidRPr="00283391" w:rsidTr="00675915">
        <w:trPr>
          <w:gridAfter w:val="6"/>
          <w:wAfter w:w="5732" w:type="dxa"/>
        </w:trPr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4/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5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7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Страны и континенты. Аудирование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t xml:space="preserve">Spain </w:t>
            </w: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>
              <w:t xml:space="preserve"> the USA *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восприятие на слух микроситуации;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br/>
              <w:t>ответы на вопросы, используя зрительную опору;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Составить  собственное высказывание по  образцу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элемента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рные представления о культ.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достоянии англоязычных стран;</w:t>
            </w:r>
          </w:p>
        </w:tc>
        <w:tc>
          <w:tcPr>
            <w:tcW w:w="1337" w:type="dxa"/>
          </w:tcPr>
          <w:p w:rsidR="00A151FC" w:rsidRPr="00E10DCD" w:rsidRDefault="00A151FC" w:rsidP="00E10DCD">
            <w:pPr>
              <w:ind w:left="-108" w:right="-108"/>
              <w:jc w:val="center"/>
              <w:rPr>
                <w:rFonts w:ascii="Times New Roman" w:hAnsi="Times New Roman"/>
                <w:lang w:val="en-US" w:eastAsia="en-US"/>
              </w:rPr>
            </w:pPr>
            <w:r w:rsidRPr="00E10DCD">
              <w:rPr>
                <w:rFonts w:ascii="Times New Roman" w:hAnsi="Times New Roman"/>
                <w:lang w:eastAsia="en-US"/>
              </w:rPr>
              <w:t>РТ № 1-4</w:t>
            </w:r>
          </w:p>
          <w:p w:rsidR="00A151FC" w:rsidRPr="00E10DCD" w:rsidRDefault="00A151FC" w:rsidP="00E10DCD">
            <w:pPr>
              <w:pStyle w:val="Style9"/>
              <w:snapToGrid w:val="0"/>
              <w:ind w:right="-108"/>
              <w:jc w:val="center"/>
              <w:rPr>
                <w:rFonts w:ascii="Times New Roman" w:hAnsi="Times New Roman" w:cs="Times New Roman"/>
              </w:rPr>
            </w:pPr>
            <w:r w:rsidRPr="00E10DCD">
              <w:rPr>
                <w:rFonts w:ascii="Times New Roman" w:hAnsi="Times New Roman" w:cs="Times New Roman"/>
                <w:lang w:val="en-US" w:eastAsia="en-US"/>
              </w:rPr>
              <w:t>(Step 5</w:t>
            </w:r>
            <w:r w:rsidRPr="00E10DCD">
              <w:rPr>
                <w:rFonts w:ascii="Times New Roman" w:hAnsi="Times New Roman" w:cs="Times New Roman"/>
                <w:lang w:eastAsia="en-US"/>
              </w:rPr>
              <w:t>4</w:t>
            </w:r>
            <w:r w:rsidRPr="00E10DCD">
              <w:rPr>
                <w:rFonts w:ascii="Times New Roman" w:hAnsi="Times New Roman" w:cs="Times New Roman"/>
                <w:lang w:val="en-US" w:eastAsia="en-US"/>
              </w:rPr>
              <w:t>)</w:t>
            </w:r>
          </w:p>
        </w:tc>
        <w:tc>
          <w:tcPr>
            <w:tcW w:w="984" w:type="dxa"/>
          </w:tcPr>
          <w:p w:rsidR="00A151FC" w:rsidRPr="00E10DCD" w:rsidRDefault="00A151FC" w:rsidP="00E10DCD">
            <w:pPr>
              <w:pStyle w:val="Style9"/>
              <w:snapToGrid w:val="0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</w:tcPr>
          <w:p w:rsidR="00A151FC" w:rsidRPr="00E10DCD" w:rsidRDefault="00A151FC" w:rsidP="00E10DCD">
            <w:pPr>
              <w:pStyle w:val="Style9"/>
              <w:snapToGrid w:val="0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51FC" w:rsidRPr="00283391" w:rsidTr="00675915">
        <w:trPr>
          <w:gridAfter w:val="6"/>
          <w:wAfter w:w="5732" w:type="dxa"/>
        </w:trPr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5/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5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8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Контрольная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работа.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№ 4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Повелительное наклонение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</w:pPr>
            <w:r w:rsidRPr="001E0534"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Урок проверки и коррекции знаний и умений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Выполнение заданий контрольной работы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выявление языковых закономерностей (выведение правил)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Дисциплинированность, последовательность, настойчивость и самостоятельность</w:t>
            </w:r>
          </w:p>
        </w:tc>
        <w:tc>
          <w:tcPr>
            <w:tcW w:w="1337" w:type="dxa"/>
          </w:tcPr>
          <w:p w:rsidR="00A151FC" w:rsidRPr="00E10DCD" w:rsidRDefault="00A151FC" w:rsidP="00E10DCD">
            <w:pPr>
              <w:ind w:left="-108"/>
              <w:jc w:val="center"/>
              <w:rPr>
                <w:rFonts w:ascii="Times New Roman" w:hAnsi="Times New Roman"/>
                <w:lang w:val="en-US" w:eastAsia="en-US"/>
              </w:rPr>
            </w:pPr>
            <w:r w:rsidRPr="00E10DCD">
              <w:rPr>
                <w:rFonts w:ascii="Times New Roman" w:hAnsi="Times New Roman"/>
                <w:lang w:eastAsia="en-US"/>
              </w:rPr>
              <w:t>РТ № 1-4</w:t>
            </w:r>
          </w:p>
          <w:p w:rsidR="00A151FC" w:rsidRPr="00E10DCD" w:rsidRDefault="00A151FC" w:rsidP="00E10DCD">
            <w:pPr>
              <w:ind w:right="-108"/>
              <w:jc w:val="center"/>
              <w:rPr>
                <w:rFonts w:ascii="Times New Roman" w:hAnsi="Times New Roman"/>
              </w:rPr>
            </w:pPr>
            <w:r w:rsidRPr="00E10DCD">
              <w:rPr>
                <w:rFonts w:ascii="Times New Roman" w:hAnsi="Times New Roman"/>
                <w:lang w:val="en-US" w:eastAsia="en-US"/>
              </w:rPr>
              <w:t>(Step 5</w:t>
            </w:r>
            <w:r w:rsidRPr="00E10DCD">
              <w:rPr>
                <w:rFonts w:ascii="Times New Roman" w:hAnsi="Times New Roman"/>
                <w:lang w:eastAsia="en-US"/>
              </w:rPr>
              <w:t>5</w:t>
            </w:r>
            <w:r w:rsidRPr="00E10DCD">
              <w:rPr>
                <w:rFonts w:ascii="Times New Roman" w:hAnsi="Times New Roman"/>
                <w:lang w:val="en-US" w:eastAsia="en-US"/>
              </w:rPr>
              <w:t>)</w:t>
            </w:r>
          </w:p>
        </w:tc>
        <w:tc>
          <w:tcPr>
            <w:tcW w:w="984" w:type="dxa"/>
          </w:tcPr>
          <w:p w:rsidR="00A151FC" w:rsidRPr="00E10DCD" w:rsidRDefault="00A151FC" w:rsidP="00E10DCD">
            <w:pPr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9" w:type="dxa"/>
          </w:tcPr>
          <w:p w:rsidR="00A151FC" w:rsidRPr="00E10DCD" w:rsidRDefault="00A151FC" w:rsidP="00E10DCD">
            <w:pPr>
              <w:ind w:right="-108"/>
              <w:jc w:val="center"/>
              <w:rPr>
                <w:rFonts w:ascii="Times New Roman" w:hAnsi="Times New Roman"/>
              </w:rPr>
            </w:pPr>
          </w:p>
        </w:tc>
      </w:tr>
      <w:tr w:rsidR="00A151FC" w:rsidRPr="00283391" w:rsidTr="00675915">
        <w:tc>
          <w:tcPr>
            <w:tcW w:w="550" w:type="dxa"/>
          </w:tcPr>
          <w:p w:rsidR="00A151FC" w:rsidRPr="001E0534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1660" w:type="dxa"/>
            <w:gridSpan w:val="7"/>
          </w:tcPr>
          <w:p w:rsidR="00A151FC" w:rsidRPr="001E0534" w:rsidRDefault="00A151FC" w:rsidP="007960EF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  <w:t xml:space="preserve">Времена года и месяцы </w:t>
            </w:r>
            <w:r w:rsidRPr="00D12FE3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  <w:t xml:space="preserve">(10 </w:t>
            </w:r>
            <w:r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  <w:t xml:space="preserve">часов </w:t>
            </w:r>
            <w:r w:rsidRPr="001E0534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  <w:t>)</w:t>
            </w:r>
          </w:p>
        </w:tc>
        <w:tc>
          <w:tcPr>
            <w:tcW w:w="3410" w:type="dxa"/>
            <w:gridSpan w:val="3"/>
          </w:tcPr>
          <w:p w:rsidR="00A151FC" w:rsidRPr="00E10DCD" w:rsidRDefault="00A151FC" w:rsidP="00E10DCD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72" w:type="dxa"/>
          </w:tcPr>
          <w:p w:rsidR="00A151FC" w:rsidRPr="00283391" w:rsidRDefault="00A151FC">
            <w:pPr>
              <w:spacing w:after="0" w:line="240" w:lineRule="auto"/>
            </w:pPr>
          </w:p>
        </w:tc>
        <w:tc>
          <w:tcPr>
            <w:tcW w:w="992" w:type="dxa"/>
          </w:tcPr>
          <w:p w:rsidR="00A151FC" w:rsidRPr="00283391" w:rsidRDefault="00A151FC">
            <w:pPr>
              <w:spacing w:after="0" w:line="240" w:lineRule="auto"/>
            </w:pPr>
          </w:p>
        </w:tc>
        <w:tc>
          <w:tcPr>
            <w:tcW w:w="992" w:type="dxa"/>
          </w:tcPr>
          <w:p w:rsidR="00A151FC" w:rsidRPr="00283391" w:rsidRDefault="00A151FC">
            <w:pPr>
              <w:spacing w:after="0" w:line="240" w:lineRule="auto"/>
            </w:pPr>
          </w:p>
        </w:tc>
        <w:tc>
          <w:tcPr>
            <w:tcW w:w="992" w:type="dxa"/>
          </w:tcPr>
          <w:p w:rsidR="00A151FC" w:rsidRPr="00283391" w:rsidRDefault="00A151FC">
            <w:pPr>
              <w:spacing w:after="0" w:line="240" w:lineRule="auto"/>
            </w:pPr>
          </w:p>
        </w:tc>
        <w:tc>
          <w:tcPr>
            <w:tcW w:w="992" w:type="dxa"/>
          </w:tcPr>
          <w:p w:rsidR="00A151FC" w:rsidRPr="00283391" w:rsidRDefault="00A151FC">
            <w:pPr>
              <w:spacing w:after="0" w:line="240" w:lineRule="auto"/>
            </w:pPr>
          </w:p>
        </w:tc>
        <w:tc>
          <w:tcPr>
            <w:tcW w:w="992" w:type="dxa"/>
          </w:tcPr>
          <w:p w:rsidR="00A151FC" w:rsidRPr="000F3FE2" w:rsidRDefault="00A151FC" w:rsidP="004C31BF">
            <w:pPr>
              <w:ind w:left="-108"/>
              <w:rPr>
                <w:lang w:val="en-US" w:eastAsia="en-US"/>
              </w:rPr>
            </w:pPr>
            <w:r w:rsidRPr="000F3FE2">
              <w:rPr>
                <w:lang w:eastAsia="en-US"/>
              </w:rPr>
              <w:t>РТ № 1-4</w:t>
            </w:r>
          </w:p>
          <w:p w:rsidR="00A151FC" w:rsidRPr="000F3FE2" w:rsidRDefault="00A151FC" w:rsidP="004C31BF">
            <w:pPr>
              <w:ind w:right="-108"/>
            </w:pPr>
            <w:r w:rsidRPr="000F3FE2">
              <w:rPr>
                <w:lang w:val="en-US" w:eastAsia="en-US"/>
              </w:rPr>
              <w:t>(Step 5</w:t>
            </w:r>
            <w:r w:rsidRPr="000F3FE2">
              <w:rPr>
                <w:lang w:eastAsia="en-US"/>
              </w:rPr>
              <w:t>6</w:t>
            </w:r>
            <w:r w:rsidRPr="000F3FE2">
              <w:rPr>
                <w:lang w:val="en-US" w:eastAsia="en-US"/>
              </w:rPr>
              <w:t>)</w:t>
            </w:r>
          </w:p>
        </w:tc>
      </w:tr>
      <w:tr w:rsidR="00A151FC" w:rsidRPr="00283391" w:rsidTr="00675915">
        <w:trPr>
          <w:gridAfter w:val="6"/>
          <w:wAfter w:w="5732" w:type="dxa"/>
        </w:trPr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1/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5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9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Названия времен года. Чтение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Урок обобщения и систематизации знаний</w:t>
            </w:r>
          </w:p>
        </w:tc>
        <w:tc>
          <w:tcPr>
            <w:tcW w:w="880" w:type="dxa"/>
          </w:tcPr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Mice</w:t>
            </w:r>
          </w:p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 Ice</w:t>
            </w:r>
          </w:p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 ice cream</w:t>
            </w:r>
          </w:p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Pr="00792AD5">
              <w:rPr>
                <w:lang w:val="en-US"/>
              </w:rPr>
              <w:t>pencil</w:t>
            </w:r>
          </w:p>
          <w:p w:rsidR="00A151FC" w:rsidRPr="00792AD5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</w:pPr>
            <w:r w:rsidRPr="00792AD5">
              <w:rPr>
                <w:lang w:val="en-US"/>
              </w:rPr>
              <w:t>cinema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Учащиеся осуществляют рефлексию, определяя, где они допустили ошибки.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Мышление (развитие мыслительной операции анализ)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мотивация к самореализации в познавательной и учебной деятельности</w:t>
            </w:r>
          </w:p>
        </w:tc>
        <w:tc>
          <w:tcPr>
            <w:tcW w:w="1337" w:type="dxa"/>
          </w:tcPr>
          <w:p w:rsidR="00A151FC" w:rsidRPr="00E10DCD" w:rsidRDefault="00A151FC" w:rsidP="00E10DCD">
            <w:pPr>
              <w:ind w:left="-108" w:right="-108"/>
              <w:jc w:val="center"/>
              <w:rPr>
                <w:rFonts w:ascii="Times New Roman" w:hAnsi="Times New Roman"/>
                <w:lang w:val="en-US" w:eastAsia="en-US"/>
              </w:rPr>
            </w:pPr>
            <w:r w:rsidRPr="00E10DCD">
              <w:rPr>
                <w:rFonts w:ascii="Times New Roman" w:hAnsi="Times New Roman"/>
                <w:lang w:eastAsia="en-US"/>
              </w:rPr>
              <w:t>РТ № 1-4</w:t>
            </w:r>
          </w:p>
          <w:p w:rsidR="00A151FC" w:rsidRPr="00E10DCD" w:rsidRDefault="00A151FC" w:rsidP="00E10DCD">
            <w:pPr>
              <w:pStyle w:val="Style9"/>
              <w:ind w:right="-108"/>
              <w:jc w:val="center"/>
              <w:rPr>
                <w:rFonts w:ascii="Times New Roman" w:hAnsi="Times New Roman" w:cs="Times New Roman"/>
              </w:rPr>
            </w:pPr>
            <w:r w:rsidRPr="00E10DCD">
              <w:rPr>
                <w:rFonts w:ascii="Times New Roman" w:hAnsi="Times New Roman" w:cs="Times New Roman"/>
                <w:lang w:val="en-US" w:eastAsia="en-US"/>
              </w:rPr>
              <w:t>(Step 57)</w:t>
            </w:r>
          </w:p>
        </w:tc>
        <w:tc>
          <w:tcPr>
            <w:tcW w:w="984" w:type="dxa"/>
          </w:tcPr>
          <w:p w:rsidR="00A151FC" w:rsidRPr="00E10DCD" w:rsidRDefault="00A151FC" w:rsidP="00E10DCD">
            <w:pPr>
              <w:pStyle w:val="Style9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</w:tcPr>
          <w:p w:rsidR="00A151FC" w:rsidRPr="00E10DCD" w:rsidRDefault="00A151FC" w:rsidP="00E10DCD">
            <w:pPr>
              <w:pStyle w:val="Style9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51FC" w:rsidRPr="00283391" w:rsidTr="00675915">
        <w:trPr>
          <w:gridAfter w:val="6"/>
          <w:wAfter w:w="5732" w:type="dxa"/>
        </w:trPr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2/60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Времена года. Говорение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Default="00A151FC" w:rsidP="003A47F2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 w:rsidRPr="003A47F2">
              <w:rPr>
                <w:lang w:val="en-US"/>
              </w:rPr>
              <w:t xml:space="preserve">near </w:t>
            </w:r>
            <w:r>
              <w:rPr>
                <w:lang w:val="en-US"/>
              </w:rPr>
              <w:t xml:space="preserve"> </w:t>
            </w:r>
            <w:r w:rsidRPr="003A47F2">
              <w:rPr>
                <w:lang w:val="en-US"/>
              </w:rPr>
              <w:t xml:space="preserve">year </w:t>
            </w:r>
            <w:r>
              <w:rPr>
                <w:lang w:val="en-US"/>
              </w:rPr>
              <w:t xml:space="preserve"> </w:t>
            </w:r>
            <w:r w:rsidRPr="003A47F2">
              <w:rPr>
                <w:lang w:val="en-US"/>
              </w:rPr>
              <w:t xml:space="preserve">clear here spring </w:t>
            </w:r>
          </w:p>
          <w:p w:rsidR="00A151FC" w:rsidRDefault="00A151FC" w:rsidP="003A47F2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 w:rsidRPr="003A47F2">
              <w:rPr>
                <w:lang w:val="en-US"/>
              </w:rPr>
              <w:t xml:space="preserve"> winter </w:t>
            </w:r>
          </w:p>
          <w:p w:rsidR="00A151FC" w:rsidRDefault="00A151FC" w:rsidP="003A47F2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 w:rsidRPr="003A47F2">
              <w:rPr>
                <w:lang w:val="en-US"/>
              </w:rPr>
              <w:t xml:space="preserve">autumn </w:t>
            </w:r>
          </w:p>
          <w:p w:rsidR="00A151FC" w:rsidRPr="003A47F2" w:rsidRDefault="00A151FC" w:rsidP="003A47F2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  <w:r w:rsidRPr="003A47F2">
              <w:rPr>
                <w:lang w:val="en-US"/>
              </w:rPr>
              <w:t>summer</w:t>
            </w:r>
          </w:p>
        </w:tc>
        <w:tc>
          <w:tcPr>
            <w:tcW w:w="2310" w:type="dxa"/>
          </w:tcPr>
          <w:p w:rsidR="00A151FC" w:rsidRPr="003A47F2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</w:p>
        </w:tc>
        <w:tc>
          <w:tcPr>
            <w:tcW w:w="2200" w:type="dxa"/>
          </w:tcPr>
          <w:p w:rsidR="00A151FC" w:rsidRPr="003A47F2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</w:p>
        </w:tc>
        <w:tc>
          <w:tcPr>
            <w:tcW w:w="2530" w:type="dxa"/>
          </w:tcPr>
          <w:p w:rsidR="00A151FC" w:rsidRPr="003A47F2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</w:p>
        </w:tc>
        <w:tc>
          <w:tcPr>
            <w:tcW w:w="1337" w:type="dxa"/>
          </w:tcPr>
          <w:p w:rsidR="00A151FC" w:rsidRPr="00E10DCD" w:rsidRDefault="00A151FC" w:rsidP="00E10DCD">
            <w:pPr>
              <w:ind w:left="-108"/>
              <w:jc w:val="center"/>
              <w:rPr>
                <w:rFonts w:ascii="Times New Roman" w:hAnsi="Times New Roman"/>
                <w:lang w:val="en-US" w:eastAsia="en-US"/>
              </w:rPr>
            </w:pPr>
            <w:r w:rsidRPr="00E10DCD">
              <w:rPr>
                <w:rFonts w:ascii="Times New Roman" w:hAnsi="Times New Roman"/>
                <w:lang w:eastAsia="en-US"/>
              </w:rPr>
              <w:t>РТ № 1-4</w:t>
            </w:r>
          </w:p>
          <w:p w:rsidR="00A151FC" w:rsidRPr="00E10DCD" w:rsidRDefault="00A151FC" w:rsidP="00E10DCD">
            <w:pPr>
              <w:snapToGrid w:val="0"/>
              <w:ind w:right="-108"/>
              <w:jc w:val="center"/>
              <w:rPr>
                <w:rFonts w:ascii="Times New Roman" w:hAnsi="Times New Roman"/>
              </w:rPr>
            </w:pPr>
            <w:r w:rsidRPr="00E10DCD">
              <w:rPr>
                <w:rFonts w:ascii="Times New Roman" w:hAnsi="Times New Roman"/>
                <w:lang w:val="en-US" w:eastAsia="en-US"/>
              </w:rPr>
              <w:t>(Step 5</w:t>
            </w:r>
            <w:r w:rsidRPr="00E10DCD">
              <w:rPr>
                <w:rFonts w:ascii="Times New Roman" w:hAnsi="Times New Roman"/>
                <w:lang w:eastAsia="en-US"/>
              </w:rPr>
              <w:t>8</w:t>
            </w:r>
            <w:r w:rsidRPr="00E10DCD">
              <w:rPr>
                <w:rFonts w:ascii="Times New Roman" w:hAnsi="Times New Roman"/>
                <w:lang w:val="en-US" w:eastAsia="en-US"/>
              </w:rPr>
              <w:t>)</w:t>
            </w:r>
          </w:p>
        </w:tc>
        <w:tc>
          <w:tcPr>
            <w:tcW w:w="984" w:type="dxa"/>
          </w:tcPr>
          <w:p w:rsidR="00A151FC" w:rsidRPr="00E10DCD" w:rsidRDefault="00A151FC" w:rsidP="00E10DCD">
            <w:pPr>
              <w:snapToGrid w:val="0"/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9" w:type="dxa"/>
          </w:tcPr>
          <w:p w:rsidR="00A151FC" w:rsidRPr="00E10DCD" w:rsidRDefault="00A151FC" w:rsidP="00E10DCD">
            <w:pPr>
              <w:snapToGrid w:val="0"/>
              <w:ind w:right="-108"/>
              <w:jc w:val="center"/>
              <w:rPr>
                <w:rFonts w:ascii="Times New Roman" w:hAnsi="Times New Roman"/>
              </w:rPr>
            </w:pPr>
          </w:p>
        </w:tc>
      </w:tr>
      <w:tr w:rsidR="00A151FC" w:rsidRPr="00283391" w:rsidTr="00675915">
        <w:trPr>
          <w:gridAfter w:val="6"/>
          <w:wAfter w:w="5732" w:type="dxa"/>
        </w:trPr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3/61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Названия месяцев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.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Его/ ее день рождения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Pr="003A47F2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  <w:r>
              <w:rPr>
                <w:lang w:val="en-US"/>
              </w:rPr>
              <w:t xml:space="preserve">month January  February March April May June  July August </w:t>
            </w:r>
            <w:r w:rsidRPr="003A47F2">
              <w:rPr>
                <w:lang w:val="en-US"/>
              </w:rPr>
              <w:t>Sept</w:t>
            </w:r>
            <w:r>
              <w:rPr>
                <w:lang w:val="en-US"/>
              </w:rPr>
              <w:t xml:space="preserve">ember </w:t>
            </w:r>
            <w:r w:rsidRPr="003A47F2">
              <w:rPr>
                <w:lang w:val="en-US"/>
              </w:rPr>
              <w:t>October November  De</w:t>
            </w:r>
            <w:r>
              <w:rPr>
                <w:lang w:val="en-US"/>
              </w:rPr>
              <w:t>cember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структурой </w:t>
            </w:r>
            <w:r w:rsidRPr="001E0534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hi-IN" w:bidi="hi-IN"/>
              </w:rPr>
              <w:t>Его/ее день рождения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;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br/>
              <w:t xml:space="preserve">чтение вслед за диктором 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осознание и объяснение (правил, памяток);</w:t>
            </w: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53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нравственно-этический опыт взаимодействия со сверстниками, старшими и младшими детьми, </w:t>
            </w:r>
          </w:p>
        </w:tc>
        <w:tc>
          <w:tcPr>
            <w:tcW w:w="1337" w:type="dxa"/>
          </w:tcPr>
          <w:p w:rsidR="00A151FC" w:rsidRPr="00E10DCD" w:rsidRDefault="00A151FC" w:rsidP="00E10DCD">
            <w:pPr>
              <w:ind w:left="-108"/>
              <w:jc w:val="center"/>
              <w:rPr>
                <w:rFonts w:ascii="Times New Roman" w:hAnsi="Times New Roman"/>
                <w:lang w:val="en-US" w:eastAsia="en-US"/>
              </w:rPr>
            </w:pPr>
            <w:r w:rsidRPr="00E10DCD">
              <w:rPr>
                <w:rFonts w:ascii="Times New Roman" w:hAnsi="Times New Roman"/>
                <w:lang w:eastAsia="en-US"/>
              </w:rPr>
              <w:t>РТ № 1-4</w:t>
            </w:r>
          </w:p>
          <w:p w:rsidR="00A151FC" w:rsidRPr="00E10DCD" w:rsidRDefault="00A151FC" w:rsidP="00E10DCD">
            <w:pPr>
              <w:pStyle w:val="Style9"/>
              <w:ind w:right="-108"/>
              <w:jc w:val="center"/>
              <w:rPr>
                <w:rFonts w:ascii="Times New Roman" w:hAnsi="Times New Roman" w:cs="Times New Roman"/>
              </w:rPr>
            </w:pPr>
            <w:r w:rsidRPr="00E10DCD">
              <w:rPr>
                <w:rFonts w:ascii="Times New Roman" w:hAnsi="Times New Roman" w:cs="Times New Roman"/>
                <w:lang w:val="en-US" w:eastAsia="en-US"/>
              </w:rPr>
              <w:t>(Step 59)</w:t>
            </w:r>
          </w:p>
        </w:tc>
        <w:tc>
          <w:tcPr>
            <w:tcW w:w="984" w:type="dxa"/>
          </w:tcPr>
          <w:p w:rsidR="00A151FC" w:rsidRPr="00E10DCD" w:rsidRDefault="00A151FC" w:rsidP="00E10DCD">
            <w:pPr>
              <w:pStyle w:val="Style9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</w:tcPr>
          <w:p w:rsidR="00A151FC" w:rsidRPr="00E10DCD" w:rsidRDefault="00A151FC" w:rsidP="00E10DCD">
            <w:pPr>
              <w:pStyle w:val="Style9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51FC" w:rsidRPr="00283391" w:rsidTr="00675915">
        <w:trPr>
          <w:gridAfter w:val="6"/>
          <w:wAfter w:w="5732" w:type="dxa"/>
        </w:trPr>
        <w:tc>
          <w:tcPr>
            <w:tcW w:w="550" w:type="dxa"/>
          </w:tcPr>
          <w:p w:rsidR="00A151FC" w:rsidRPr="0050430F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4/62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Название месяцев. Чтение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Season</w:t>
            </w:r>
          </w:p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week  late </w:t>
            </w:r>
          </w:p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early beautiful  </w:t>
            </w:r>
          </w:p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pleasant more</w:t>
            </w:r>
            <w:r w:rsidRPr="003A47F2">
              <w:rPr>
                <w:lang w:val="en-US"/>
              </w:rPr>
              <w:t xml:space="preserve"> </w:t>
            </w:r>
          </w:p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en-US"/>
              </w:rPr>
            </w:pPr>
            <w:r w:rsidRPr="003A47F2">
              <w:rPr>
                <w:lang w:val="en-US"/>
              </w:rPr>
              <w:t>Glasgow</w:t>
            </w:r>
          </w:p>
          <w:p w:rsidR="00A151FC" w:rsidRPr="003A47F2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  <w:r>
              <w:rPr>
                <w:lang w:val="en-US"/>
              </w:rPr>
              <w:t xml:space="preserve"> </w:t>
            </w:r>
            <w:r w:rsidRPr="003A47F2">
              <w:rPr>
                <w:lang w:val="en-US"/>
              </w:rPr>
              <w:t>weekday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структурой </w:t>
            </w:r>
            <w:r w:rsidRPr="001E0534">
              <w:rPr>
                <w:rFonts w:ascii="Times New Roman" w:eastAsia="SimSun" w:hAnsi="Times New Roman"/>
                <w:i/>
                <w:kern w:val="1"/>
                <w:sz w:val="24"/>
                <w:szCs w:val="24"/>
                <w:lang w:eastAsia="hi-IN" w:bidi="hi-IN"/>
              </w:rPr>
              <w:t>Ilike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;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br/>
              <w:t>чтение вслед за диктором фразы с данной структурой;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br/>
              <w:t>использование её в речи;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осознание и объяснение (правил, памяток);</w:t>
            </w: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построение</w:t>
            </w:r>
          </w:p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высказывания 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нравственно-этический опыт взаимодействия со сверстниками, старшими и младшими детьми</w:t>
            </w:r>
          </w:p>
        </w:tc>
        <w:tc>
          <w:tcPr>
            <w:tcW w:w="1337" w:type="dxa"/>
          </w:tcPr>
          <w:p w:rsidR="00A151FC" w:rsidRPr="00E10DCD" w:rsidRDefault="00A151FC" w:rsidP="00E10DCD">
            <w:pPr>
              <w:ind w:left="-108" w:right="-108"/>
              <w:jc w:val="center"/>
              <w:rPr>
                <w:rFonts w:ascii="Times New Roman" w:hAnsi="Times New Roman"/>
                <w:lang w:val="en-US" w:eastAsia="en-US"/>
              </w:rPr>
            </w:pPr>
            <w:r w:rsidRPr="00E10DCD">
              <w:rPr>
                <w:rFonts w:ascii="Times New Roman" w:hAnsi="Times New Roman"/>
                <w:lang w:eastAsia="en-US"/>
              </w:rPr>
              <w:t>РТ № 1-4</w:t>
            </w:r>
          </w:p>
          <w:p w:rsidR="00A151FC" w:rsidRPr="00E10DCD" w:rsidRDefault="00A151FC" w:rsidP="00E10DCD">
            <w:pPr>
              <w:pStyle w:val="Style9"/>
              <w:ind w:right="-108"/>
              <w:jc w:val="center"/>
              <w:rPr>
                <w:rFonts w:ascii="Times New Roman" w:hAnsi="Times New Roman" w:cs="Times New Roman"/>
              </w:rPr>
            </w:pPr>
            <w:r w:rsidRPr="00E10DCD">
              <w:rPr>
                <w:rFonts w:ascii="Times New Roman" w:hAnsi="Times New Roman" w:cs="Times New Roman"/>
                <w:lang w:val="en-US" w:eastAsia="en-US"/>
              </w:rPr>
              <w:t xml:space="preserve">(Step </w:t>
            </w:r>
            <w:r w:rsidRPr="00E10DCD">
              <w:rPr>
                <w:rFonts w:ascii="Times New Roman" w:hAnsi="Times New Roman" w:cs="Times New Roman"/>
                <w:lang w:eastAsia="en-US"/>
              </w:rPr>
              <w:t>6</w:t>
            </w:r>
            <w:r w:rsidRPr="00E10DCD">
              <w:rPr>
                <w:rFonts w:ascii="Times New Roman" w:hAnsi="Times New Roman" w:cs="Times New Roman"/>
                <w:lang w:val="en-US" w:eastAsia="en-US"/>
              </w:rPr>
              <w:t>0)</w:t>
            </w:r>
          </w:p>
        </w:tc>
        <w:tc>
          <w:tcPr>
            <w:tcW w:w="984" w:type="dxa"/>
          </w:tcPr>
          <w:p w:rsidR="00A151FC" w:rsidRPr="00E10DCD" w:rsidRDefault="00A151FC" w:rsidP="00E10DCD">
            <w:pPr>
              <w:pStyle w:val="Style9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</w:tcPr>
          <w:p w:rsidR="00A151FC" w:rsidRPr="00E10DCD" w:rsidRDefault="00A151FC" w:rsidP="00E10DCD">
            <w:pPr>
              <w:pStyle w:val="Style9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51FC" w:rsidRPr="00283391" w:rsidTr="00675915">
        <w:trPr>
          <w:gridAfter w:val="6"/>
          <w:wAfter w:w="5732" w:type="dxa"/>
        </w:trPr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5/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6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3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Грамматика. Множественное число – исключения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jc w:val="center"/>
              <w:rPr>
                <w:rFonts w:ascii="Times New Roman" w:eastAsia="SimSun" w:hAnsi="Times New Roman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Комбинированный</w:t>
            </w:r>
          </w:p>
        </w:tc>
        <w:tc>
          <w:tcPr>
            <w:tcW w:w="880" w:type="dxa"/>
          </w:tcPr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nl-NL"/>
              </w:rPr>
            </w:pPr>
            <w:r>
              <w:rPr>
                <w:lang w:val="nl-NL"/>
              </w:rPr>
              <w:t xml:space="preserve">Deer  </w:t>
            </w:r>
          </w:p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nl-NL"/>
              </w:rPr>
            </w:pPr>
            <w:r>
              <w:rPr>
                <w:lang w:val="nl-NL"/>
              </w:rPr>
              <w:t xml:space="preserve">goose (geese) </w:t>
            </w:r>
          </w:p>
          <w:p w:rsidR="00A151FC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lang w:val="nl-NL"/>
              </w:rPr>
            </w:pPr>
            <w:r w:rsidRPr="00DD6EA9">
              <w:rPr>
                <w:lang w:val="nl-NL"/>
              </w:rPr>
              <w:t xml:space="preserve"> man (men)</w:t>
            </w:r>
          </w:p>
          <w:p w:rsidR="00A151FC" w:rsidRPr="00DD6EA9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  <w:r>
              <w:rPr>
                <w:lang w:val="en-US"/>
              </w:rPr>
              <w:t xml:space="preserve">woman (women) child (children) </w:t>
            </w:r>
            <w:r w:rsidRPr="00DD6EA9">
              <w:rPr>
                <w:lang w:val="en-US"/>
              </w:rPr>
              <w:t xml:space="preserve"> when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С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лова во множественном числе; зависимость з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вучания окончания множ.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числа существительных от предшествующих звуков;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В</w:t>
            </w: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ыявление языковых закономерностей;</w:t>
            </w:r>
          </w:p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слуховая дифференциация (фонематический и интонационный слух)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12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ценностное отношение к труду, учёбе и творчеству</w:t>
            </w:r>
          </w:p>
        </w:tc>
        <w:tc>
          <w:tcPr>
            <w:tcW w:w="1337" w:type="dxa"/>
          </w:tcPr>
          <w:p w:rsidR="00A151FC" w:rsidRPr="00E10DCD" w:rsidRDefault="00A151FC" w:rsidP="00E10DCD">
            <w:pPr>
              <w:ind w:left="-108" w:right="-108"/>
              <w:jc w:val="center"/>
              <w:rPr>
                <w:rFonts w:ascii="Times New Roman" w:hAnsi="Times New Roman"/>
                <w:lang w:val="en-US" w:eastAsia="en-US"/>
              </w:rPr>
            </w:pPr>
            <w:r w:rsidRPr="00E10DCD">
              <w:rPr>
                <w:rFonts w:ascii="Times New Roman" w:hAnsi="Times New Roman"/>
                <w:lang w:eastAsia="en-US"/>
              </w:rPr>
              <w:t>РТ № 1-4</w:t>
            </w:r>
          </w:p>
          <w:p w:rsidR="00A151FC" w:rsidRPr="00E10DCD" w:rsidRDefault="00A151FC" w:rsidP="00E10DCD">
            <w:pPr>
              <w:pStyle w:val="Style9"/>
              <w:ind w:right="-108"/>
              <w:jc w:val="center"/>
              <w:rPr>
                <w:rFonts w:ascii="Times New Roman" w:hAnsi="Times New Roman" w:cs="Times New Roman"/>
              </w:rPr>
            </w:pPr>
            <w:r w:rsidRPr="00E10DCD">
              <w:rPr>
                <w:rFonts w:ascii="Times New Roman" w:hAnsi="Times New Roman" w:cs="Times New Roman"/>
                <w:lang w:val="en-US" w:eastAsia="en-US"/>
              </w:rPr>
              <w:t xml:space="preserve">(Step </w:t>
            </w:r>
            <w:r w:rsidRPr="00E10DCD">
              <w:rPr>
                <w:rFonts w:ascii="Times New Roman" w:hAnsi="Times New Roman" w:cs="Times New Roman"/>
                <w:lang w:eastAsia="en-US"/>
              </w:rPr>
              <w:t>61</w:t>
            </w:r>
            <w:r w:rsidRPr="00E10DCD">
              <w:rPr>
                <w:rFonts w:ascii="Times New Roman" w:hAnsi="Times New Roman" w:cs="Times New Roman"/>
                <w:lang w:val="en-US" w:eastAsia="en-US"/>
              </w:rPr>
              <w:t>)</w:t>
            </w:r>
          </w:p>
        </w:tc>
        <w:tc>
          <w:tcPr>
            <w:tcW w:w="984" w:type="dxa"/>
          </w:tcPr>
          <w:p w:rsidR="00A151FC" w:rsidRPr="00E10DCD" w:rsidRDefault="00A151FC" w:rsidP="00E10DCD">
            <w:pPr>
              <w:pStyle w:val="Style9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</w:tcPr>
          <w:p w:rsidR="00A151FC" w:rsidRPr="00E10DCD" w:rsidRDefault="00A151FC" w:rsidP="00E10DCD">
            <w:pPr>
              <w:pStyle w:val="Style9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51FC" w:rsidRPr="00283391" w:rsidTr="00675915">
        <w:trPr>
          <w:gridAfter w:val="6"/>
          <w:wAfter w:w="5732" w:type="dxa"/>
        </w:trPr>
        <w:tc>
          <w:tcPr>
            <w:tcW w:w="550" w:type="dxa"/>
          </w:tcPr>
          <w:p w:rsidR="00A151FC" w:rsidRPr="0050430F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6/64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Резервный урок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880" w:type="dxa"/>
          </w:tcPr>
          <w:p w:rsidR="00A151FC" w:rsidRDefault="00A151FC" w:rsidP="003A47F2">
            <w:pPr>
              <w:spacing w:line="240" w:lineRule="auto"/>
              <w:rPr>
                <w:lang w:val="en-US"/>
              </w:rPr>
            </w:pPr>
            <w:r>
              <w:t xml:space="preserve">spell  </w:t>
            </w:r>
          </w:p>
          <w:p w:rsidR="00A151FC" w:rsidRPr="003A47F2" w:rsidRDefault="00A151FC" w:rsidP="003A47F2">
            <w:pPr>
              <w:spacing w:line="240" w:lineRule="auto"/>
              <w:rPr>
                <w:lang w:val="en-US"/>
              </w:rPr>
            </w:pPr>
            <w:r>
              <w:t>know</w:t>
            </w: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337" w:type="dxa"/>
          </w:tcPr>
          <w:p w:rsidR="00A151FC" w:rsidRPr="00E10DCD" w:rsidRDefault="00A151FC" w:rsidP="00E10DCD">
            <w:pPr>
              <w:ind w:left="-108"/>
              <w:jc w:val="center"/>
              <w:rPr>
                <w:rFonts w:ascii="Times New Roman" w:hAnsi="Times New Roman"/>
                <w:lang w:val="en-US" w:eastAsia="en-US"/>
              </w:rPr>
            </w:pPr>
            <w:r w:rsidRPr="00E10DCD">
              <w:rPr>
                <w:rFonts w:ascii="Times New Roman" w:hAnsi="Times New Roman"/>
                <w:lang w:eastAsia="en-US"/>
              </w:rPr>
              <w:t>РТ № 1-4</w:t>
            </w:r>
          </w:p>
          <w:p w:rsidR="00A151FC" w:rsidRPr="00E10DCD" w:rsidRDefault="00A151FC" w:rsidP="00E10DCD">
            <w:pPr>
              <w:snapToGrid w:val="0"/>
              <w:ind w:right="-108"/>
              <w:jc w:val="center"/>
              <w:rPr>
                <w:rFonts w:ascii="Times New Roman" w:hAnsi="Times New Roman"/>
              </w:rPr>
            </w:pPr>
            <w:r w:rsidRPr="00E10DCD">
              <w:rPr>
                <w:rFonts w:ascii="Times New Roman" w:hAnsi="Times New Roman"/>
                <w:lang w:val="en-US" w:eastAsia="en-US"/>
              </w:rPr>
              <w:t xml:space="preserve">(Step </w:t>
            </w:r>
            <w:r w:rsidRPr="00E10DCD">
              <w:rPr>
                <w:rFonts w:ascii="Times New Roman" w:hAnsi="Times New Roman"/>
                <w:lang w:eastAsia="en-US"/>
              </w:rPr>
              <w:t>6</w:t>
            </w:r>
            <w:r w:rsidRPr="00E10DCD">
              <w:rPr>
                <w:rFonts w:ascii="Times New Roman" w:hAnsi="Times New Roman"/>
                <w:lang w:val="en-US" w:eastAsia="en-US"/>
              </w:rPr>
              <w:t>2)</w:t>
            </w:r>
          </w:p>
        </w:tc>
        <w:tc>
          <w:tcPr>
            <w:tcW w:w="984" w:type="dxa"/>
          </w:tcPr>
          <w:p w:rsidR="00A151FC" w:rsidRPr="00E10DCD" w:rsidRDefault="00A151FC" w:rsidP="00E10DCD">
            <w:pPr>
              <w:snapToGrid w:val="0"/>
              <w:ind w:right="-108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89" w:type="dxa"/>
          </w:tcPr>
          <w:p w:rsidR="00A151FC" w:rsidRDefault="00A151F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151FC" w:rsidRPr="00E10DCD" w:rsidRDefault="00A151FC" w:rsidP="00675915">
            <w:pPr>
              <w:snapToGrid w:val="0"/>
              <w:ind w:right="-108"/>
              <w:jc w:val="center"/>
              <w:rPr>
                <w:rFonts w:ascii="Times New Roman" w:hAnsi="Times New Roman"/>
              </w:rPr>
            </w:pPr>
          </w:p>
        </w:tc>
      </w:tr>
      <w:tr w:rsidR="00A151FC" w:rsidRPr="00283391" w:rsidTr="00675915">
        <w:trPr>
          <w:gridAfter w:val="6"/>
          <w:wAfter w:w="5732" w:type="dxa"/>
        </w:trPr>
        <w:tc>
          <w:tcPr>
            <w:tcW w:w="550" w:type="dxa"/>
          </w:tcPr>
          <w:p w:rsidR="00A151FC" w:rsidRPr="001E0534" w:rsidRDefault="00A151FC" w:rsidP="001240D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7/65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Резервный урок.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</w:p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880" w:type="dxa"/>
          </w:tcPr>
          <w:p w:rsidR="00A151FC" w:rsidRPr="003A47F2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  <w:r w:rsidRPr="003A47F2">
              <w:rPr>
                <w:lang w:val="en-US"/>
              </w:rPr>
              <w:t>Canada</w:t>
            </w:r>
            <w:r>
              <w:rPr>
                <w:lang w:val="en-US"/>
              </w:rPr>
              <w:t xml:space="preserve"> </w:t>
            </w:r>
            <w:r w:rsidRPr="003A47F2">
              <w:rPr>
                <w:lang w:val="en-US"/>
              </w:rPr>
              <w:t xml:space="preserve"> India</w:t>
            </w:r>
            <w:r>
              <w:rPr>
                <w:lang w:val="en-US"/>
              </w:rPr>
              <w:t xml:space="preserve"> Britain  Russia  Italy </w:t>
            </w:r>
            <w:r w:rsidRPr="003A47F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France </w:t>
            </w:r>
            <w:r w:rsidRPr="003A47F2">
              <w:rPr>
                <w:lang w:val="en-US"/>
              </w:rPr>
              <w:t xml:space="preserve"> the USA</w:t>
            </w:r>
            <w:r>
              <w:rPr>
                <w:lang w:val="en-US"/>
              </w:rPr>
              <w:t xml:space="preserve"> look </w:t>
            </w:r>
            <w:r w:rsidRPr="003A47F2">
              <w:rPr>
                <w:lang w:val="en-US"/>
              </w:rPr>
              <w:t>lights *</w:t>
            </w:r>
          </w:p>
        </w:tc>
        <w:tc>
          <w:tcPr>
            <w:tcW w:w="2310" w:type="dxa"/>
          </w:tcPr>
          <w:p w:rsidR="00A151FC" w:rsidRPr="003A47F2" w:rsidRDefault="00A151FC" w:rsidP="0050430F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  <w:r w:rsidRPr="003A47F2"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</w:p>
        </w:tc>
        <w:tc>
          <w:tcPr>
            <w:tcW w:w="2200" w:type="dxa"/>
          </w:tcPr>
          <w:p w:rsidR="00A151FC" w:rsidRPr="003A47F2" w:rsidRDefault="00A151FC" w:rsidP="0050430F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  <w:r w:rsidRPr="003A47F2"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</w:p>
        </w:tc>
        <w:tc>
          <w:tcPr>
            <w:tcW w:w="2530" w:type="dxa"/>
          </w:tcPr>
          <w:p w:rsidR="00A151FC" w:rsidRPr="003A47F2" w:rsidRDefault="00A151FC" w:rsidP="0050430F">
            <w:pPr>
              <w:suppressAutoHyphens/>
              <w:snapToGrid w:val="0"/>
              <w:spacing w:after="12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  <w:r w:rsidRPr="003A47F2"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</w:p>
        </w:tc>
        <w:tc>
          <w:tcPr>
            <w:tcW w:w="1337" w:type="dxa"/>
          </w:tcPr>
          <w:p w:rsidR="00A151FC" w:rsidRPr="00E10DCD" w:rsidRDefault="00A151FC" w:rsidP="00E10DCD">
            <w:pPr>
              <w:pStyle w:val="Style9"/>
              <w:snapToGrid w:val="0"/>
              <w:ind w:right="-108"/>
              <w:jc w:val="center"/>
              <w:rPr>
                <w:rFonts w:ascii="Times New Roman" w:hAnsi="Times New Roman" w:cs="Times New Roman"/>
              </w:rPr>
            </w:pPr>
            <w:r w:rsidRPr="00E10DCD">
              <w:rPr>
                <w:rFonts w:ascii="Times New Roman" w:hAnsi="Times New Roman" w:cs="Times New Roman"/>
              </w:rPr>
              <w:t>Повтор. лексику, изучен-ную ранее</w:t>
            </w:r>
          </w:p>
        </w:tc>
        <w:tc>
          <w:tcPr>
            <w:tcW w:w="984" w:type="dxa"/>
          </w:tcPr>
          <w:p w:rsidR="00A151FC" w:rsidRPr="00E10DCD" w:rsidRDefault="00A151FC" w:rsidP="00E10DCD">
            <w:pPr>
              <w:pStyle w:val="Style9"/>
              <w:snapToGrid w:val="0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</w:tcPr>
          <w:p w:rsidR="00A151FC" w:rsidRPr="00E10DCD" w:rsidRDefault="00A151FC" w:rsidP="00E10DCD">
            <w:pPr>
              <w:pStyle w:val="Style9"/>
              <w:snapToGrid w:val="0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51FC" w:rsidRPr="00283391" w:rsidTr="00675915">
        <w:trPr>
          <w:gridAfter w:val="6"/>
          <w:wAfter w:w="5732" w:type="dxa"/>
        </w:trPr>
        <w:tc>
          <w:tcPr>
            <w:tcW w:w="550" w:type="dxa"/>
          </w:tcPr>
          <w:p w:rsidR="00A151FC" w:rsidRPr="00333A48" w:rsidRDefault="00A151FC" w:rsidP="005043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8/66</w:t>
            </w:r>
          </w:p>
        </w:tc>
        <w:tc>
          <w:tcPr>
            <w:tcW w:w="1760" w:type="dxa"/>
          </w:tcPr>
          <w:p w:rsidR="00A151FC" w:rsidRPr="00D12FE3" w:rsidRDefault="00A151FC" w:rsidP="00D12FE3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Повторение пройденного материала</w:t>
            </w:r>
          </w:p>
        </w:tc>
        <w:tc>
          <w:tcPr>
            <w:tcW w:w="66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</w:pPr>
          </w:p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 w:rsidRPr="001E0534"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880" w:type="dxa"/>
          </w:tcPr>
          <w:p w:rsidR="00A151FC" w:rsidRPr="001E0534" w:rsidRDefault="00A151FC" w:rsidP="0050430F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31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2200" w:type="dxa"/>
          </w:tcPr>
          <w:p w:rsidR="00A151FC" w:rsidRPr="001E0534" w:rsidRDefault="00A151FC" w:rsidP="0050430F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2530" w:type="dxa"/>
          </w:tcPr>
          <w:p w:rsidR="00A151FC" w:rsidRPr="001E0534" w:rsidRDefault="00A151FC" w:rsidP="0050430F">
            <w:pPr>
              <w:suppressAutoHyphens/>
              <w:snapToGrid w:val="0"/>
              <w:spacing w:after="12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337" w:type="dxa"/>
          </w:tcPr>
          <w:p w:rsidR="00A151FC" w:rsidRPr="00E10DCD" w:rsidRDefault="00A151FC" w:rsidP="00E10DCD">
            <w:pPr>
              <w:pStyle w:val="Style9"/>
              <w:tabs>
                <w:tab w:val="left" w:pos="574"/>
              </w:tabs>
              <w:snapToGrid w:val="0"/>
              <w:ind w:right="-108"/>
              <w:jc w:val="center"/>
              <w:rPr>
                <w:rFonts w:ascii="Times New Roman" w:hAnsi="Times New Roman" w:cs="Times New Roman"/>
              </w:rPr>
            </w:pPr>
            <w:r w:rsidRPr="00E10DCD">
              <w:rPr>
                <w:rFonts w:ascii="Times New Roman" w:hAnsi="Times New Roman" w:cs="Times New Roman"/>
              </w:rPr>
              <w:t>Повтор. лексику, изучен-ную ранее</w:t>
            </w:r>
          </w:p>
        </w:tc>
        <w:tc>
          <w:tcPr>
            <w:tcW w:w="984" w:type="dxa"/>
          </w:tcPr>
          <w:p w:rsidR="00A151FC" w:rsidRPr="00E10DCD" w:rsidRDefault="00A151FC" w:rsidP="00E10DCD">
            <w:pPr>
              <w:pStyle w:val="Style9"/>
              <w:tabs>
                <w:tab w:val="left" w:pos="574"/>
              </w:tabs>
              <w:snapToGrid w:val="0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</w:tcPr>
          <w:p w:rsidR="00A151FC" w:rsidRPr="00E10DCD" w:rsidRDefault="00A151FC" w:rsidP="00E10DCD">
            <w:pPr>
              <w:pStyle w:val="Style9"/>
              <w:tabs>
                <w:tab w:val="left" w:pos="574"/>
              </w:tabs>
              <w:snapToGrid w:val="0"/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51FC" w:rsidRPr="00283391" w:rsidTr="00675915">
        <w:trPr>
          <w:gridAfter w:val="6"/>
          <w:wAfter w:w="5732" w:type="dxa"/>
          <w:trHeight w:val="567"/>
        </w:trPr>
        <w:tc>
          <w:tcPr>
            <w:tcW w:w="550" w:type="dxa"/>
          </w:tcPr>
          <w:p w:rsidR="00A151FC" w:rsidRPr="00D12FE3" w:rsidRDefault="00A151FC" w:rsidP="00D12FE3">
            <w:pPr>
              <w:spacing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9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/67</w:t>
            </w:r>
            <w:r w:rsidRPr="00D12FE3"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 xml:space="preserve"> </w:t>
            </w:r>
          </w:p>
        </w:tc>
        <w:tc>
          <w:tcPr>
            <w:tcW w:w="1760" w:type="dxa"/>
          </w:tcPr>
          <w:p w:rsidR="00A151FC" w:rsidRPr="009A5A4B" w:rsidRDefault="00A151FC" w:rsidP="00D12FE3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Повторение пройденного материала</w:t>
            </w:r>
          </w:p>
        </w:tc>
        <w:tc>
          <w:tcPr>
            <w:tcW w:w="660" w:type="dxa"/>
          </w:tcPr>
          <w:p w:rsidR="00A151FC" w:rsidRPr="00D12FE3" w:rsidRDefault="00A151FC" w:rsidP="00D12FE3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</w:pPr>
            <w:r w:rsidRPr="00D12FE3"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D12FE3" w:rsidRDefault="00A151FC" w:rsidP="00D12FE3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D12FE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880" w:type="dxa"/>
          </w:tcPr>
          <w:p w:rsidR="00A151FC" w:rsidRPr="00D12FE3" w:rsidRDefault="00A151FC" w:rsidP="00D12FE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D12FE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2310" w:type="dxa"/>
          </w:tcPr>
          <w:p w:rsidR="00A151FC" w:rsidRPr="00D12FE3" w:rsidRDefault="00A151FC" w:rsidP="00D12FE3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D12FE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2200" w:type="dxa"/>
          </w:tcPr>
          <w:p w:rsidR="00A151FC" w:rsidRPr="00D12FE3" w:rsidRDefault="00A151FC" w:rsidP="00D12FE3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D12FE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2530" w:type="dxa"/>
          </w:tcPr>
          <w:p w:rsidR="00A151FC" w:rsidRPr="00D12FE3" w:rsidRDefault="00A151FC" w:rsidP="00D12FE3">
            <w:pPr>
              <w:suppressAutoHyphens/>
              <w:snapToGrid w:val="0"/>
              <w:spacing w:after="12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D12FE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337" w:type="dxa"/>
          </w:tcPr>
          <w:p w:rsidR="00A151FC" w:rsidRPr="00E10DCD" w:rsidRDefault="00A151FC" w:rsidP="00E10DCD">
            <w:pPr>
              <w:suppressAutoHyphens/>
              <w:snapToGrid w:val="0"/>
              <w:spacing w:after="12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84" w:type="dxa"/>
          </w:tcPr>
          <w:p w:rsidR="00A151FC" w:rsidRPr="00E10DCD" w:rsidRDefault="00A151FC" w:rsidP="00E10DCD">
            <w:pPr>
              <w:suppressAutoHyphens/>
              <w:snapToGrid w:val="0"/>
              <w:spacing w:after="12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89" w:type="dxa"/>
          </w:tcPr>
          <w:p w:rsidR="00A151FC" w:rsidRPr="00E10DCD" w:rsidRDefault="00A151FC" w:rsidP="00E10DCD">
            <w:pPr>
              <w:suppressAutoHyphens/>
              <w:snapToGrid w:val="0"/>
              <w:spacing w:after="12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A151FC" w:rsidRPr="00283391" w:rsidTr="00675915">
        <w:trPr>
          <w:gridAfter w:val="6"/>
          <w:wAfter w:w="5732" w:type="dxa"/>
        </w:trPr>
        <w:tc>
          <w:tcPr>
            <w:tcW w:w="550" w:type="dxa"/>
          </w:tcPr>
          <w:p w:rsidR="00A151FC" w:rsidRPr="004123EA" w:rsidRDefault="00A151FC" w:rsidP="00D12FE3">
            <w:pPr>
              <w:spacing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SimSun" w:hAnsi="Times New Roman"/>
                <w:kern w:val="1"/>
                <w:sz w:val="24"/>
                <w:szCs w:val="24"/>
                <w:lang w:val="en-US" w:eastAsia="hi-IN" w:bidi="hi-IN"/>
              </w:rPr>
              <w:t>10/68</w:t>
            </w:r>
          </w:p>
        </w:tc>
        <w:tc>
          <w:tcPr>
            <w:tcW w:w="1760" w:type="dxa"/>
          </w:tcPr>
          <w:p w:rsidR="00A151FC" w:rsidRPr="00D12FE3" w:rsidRDefault="00A151FC" w:rsidP="00D12FE3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D12FE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Итоговый урок.</w:t>
            </w:r>
          </w:p>
        </w:tc>
        <w:tc>
          <w:tcPr>
            <w:tcW w:w="660" w:type="dxa"/>
          </w:tcPr>
          <w:p w:rsidR="00A151FC" w:rsidRPr="00D12FE3" w:rsidRDefault="00A151FC" w:rsidP="00D12FE3">
            <w:pPr>
              <w:suppressAutoHyphens/>
              <w:snapToGrid w:val="0"/>
              <w:spacing w:after="0" w:line="220" w:lineRule="exact"/>
              <w:jc w:val="center"/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</w:pPr>
            <w:r w:rsidRPr="00D12FE3">
              <w:rPr>
                <w:rFonts w:ascii="Times New Roman" w:eastAsia="SimSun" w:hAnsi="Times New Roman"/>
                <w:kern w:val="2"/>
                <w:sz w:val="24"/>
                <w:szCs w:val="24"/>
                <w:lang w:val="en-US" w:eastAsia="hi-IN" w:bidi="hi-IN"/>
              </w:rPr>
              <w:t>1</w:t>
            </w:r>
          </w:p>
        </w:tc>
        <w:tc>
          <w:tcPr>
            <w:tcW w:w="1320" w:type="dxa"/>
          </w:tcPr>
          <w:p w:rsidR="00A151FC" w:rsidRPr="00D12FE3" w:rsidRDefault="00A151FC" w:rsidP="00D12FE3">
            <w:pPr>
              <w:suppressAutoHyphens/>
              <w:snapToGrid w:val="0"/>
              <w:spacing w:after="0" w:line="220" w:lineRule="exact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D12FE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880" w:type="dxa"/>
          </w:tcPr>
          <w:p w:rsidR="00A151FC" w:rsidRPr="00D12FE3" w:rsidRDefault="00A151FC" w:rsidP="00D12FE3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D12FE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2310" w:type="dxa"/>
          </w:tcPr>
          <w:p w:rsidR="00A151FC" w:rsidRPr="00D12FE3" w:rsidRDefault="00A151FC" w:rsidP="00D12FE3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D12FE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2200" w:type="dxa"/>
          </w:tcPr>
          <w:p w:rsidR="00A151FC" w:rsidRPr="00D12FE3" w:rsidRDefault="00A151FC" w:rsidP="00D12FE3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D12FE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2530" w:type="dxa"/>
          </w:tcPr>
          <w:p w:rsidR="00A151FC" w:rsidRPr="00D12FE3" w:rsidRDefault="00A151FC" w:rsidP="00D12FE3">
            <w:pPr>
              <w:suppressAutoHyphens/>
              <w:snapToGrid w:val="0"/>
              <w:spacing w:after="120" w:line="240" w:lineRule="auto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  <w:r w:rsidRPr="00D12FE3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</w:t>
            </w:r>
          </w:p>
        </w:tc>
        <w:tc>
          <w:tcPr>
            <w:tcW w:w="1337" w:type="dxa"/>
          </w:tcPr>
          <w:p w:rsidR="00A151FC" w:rsidRPr="00E10DCD" w:rsidRDefault="00A151FC" w:rsidP="00E10DCD">
            <w:pPr>
              <w:suppressAutoHyphens/>
              <w:snapToGrid w:val="0"/>
              <w:spacing w:after="12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84" w:type="dxa"/>
          </w:tcPr>
          <w:p w:rsidR="00A151FC" w:rsidRPr="00E10DCD" w:rsidRDefault="00A151FC" w:rsidP="00E10DCD">
            <w:pPr>
              <w:suppressAutoHyphens/>
              <w:snapToGrid w:val="0"/>
              <w:spacing w:after="12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089" w:type="dxa"/>
          </w:tcPr>
          <w:p w:rsidR="00A151FC" w:rsidRPr="00E10DCD" w:rsidRDefault="00A151FC" w:rsidP="00E10DCD">
            <w:pPr>
              <w:suppressAutoHyphens/>
              <w:snapToGrid w:val="0"/>
              <w:spacing w:after="120" w:line="240" w:lineRule="auto"/>
              <w:jc w:val="center"/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A151FC" w:rsidRPr="0050430F" w:rsidRDefault="00A151FC" w:rsidP="0050430F">
      <w:pPr>
        <w:tabs>
          <w:tab w:val="left" w:pos="5985"/>
        </w:tabs>
      </w:pPr>
    </w:p>
    <w:sectPr w:rsidR="00A151FC" w:rsidRPr="0050430F" w:rsidSect="009E1867">
      <w:footerReference w:type="even" r:id="rId8"/>
      <w:footerReference w:type="default" r:id="rId9"/>
      <w:pgSz w:w="16838" w:h="11906" w:orient="landscape"/>
      <w:pgMar w:top="360" w:right="1134" w:bottom="125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1FC" w:rsidRDefault="00A151FC" w:rsidP="004255E5">
      <w:pPr>
        <w:spacing w:after="0" w:line="240" w:lineRule="auto"/>
      </w:pPr>
      <w:r>
        <w:separator/>
      </w:r>
    </w:p>
  </w:endnote>
  <w:endnote w:type="continuationSeparator" w:id="0">
    <w:p w:rsidR="00A151FC" w:rsidRDefault="00A151FC" w:rsidP="00425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choolBook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1FC" w:rsidRDefault="00A151FC" w:rsidP="009E18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151FC" w:rsidRDefault="00A151F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1FC" w:rsidRDefault="00A151FC" w:rsidP="009E18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19</w:t>
    </w:r>
    <w:r>
      <w:rPr>
        <w:rStyle w:val="PageNumber"/>
      </w:rPr>
      <w:fldChar w:fldCharType="end"/>
    </w:r>
  </w:p>
  <w:p w:rsidR="00A151FC" w:rsidRDefault="00A151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1FC" w:rsidRDefault="00A151FC" w:rsidP="004255E5">
      <w:pPr>
        <w:spacing w:after="0" w:line="240" w:lineRule="auto"/>
      </w:pPr>
      <w:r>
        <w:separator/>
      </w:r>
    </w:p>
  </w:footnote>
  <w:footnote w:type="continuationSeparator" w:id="0">
    <w:p w:rsidR="00A151FC" w:rsidRDefault="00A151FC" w:rsidP="004255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B9A3BE8"/>
    <w:lvl w:ilvl="0">
      <w:numFmt w:val="bullet"/>
      <w:lvlText w:val="*"/>
      <w:lvlJc w:val="left"/>
    </w:lvl>
  </w:abstractNum>
  <w:abstractNum w:abstractNumId="1">
    <w:nsid w:val="2D721875"/>
    <w:multiLevelType w:val="hybridMultilevel"/>
    <w:tmpl w:val="0FA0C1FA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6D10D7A"/>
    <w:multiLevelType w:val="singleLevel"/>
    <w:tmpl w:val="5D089234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3">
    <w:nsid w:val="5E703D82"/>
    <w:multiLevelType w:val="singleLevel"/>
    <w:tmpl w:val="AA680B58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24"/>
        <w:lvlJc w:val="left"/>
        <w:rPr>
          <w:rFonts w:ascii="Times New Roman" w:hAnsi="Times New Roman" w:hint="default"/>
        </w:rPr>
      </w:lvl>
    </w:lvlOverride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148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5">
    <w:abstractNumId w:val="2"/>
  </w:num>
  <w:num w:numId="6">
    <w:abstractNumId w:val="0"/>
    <w:lvlOverride w:ilvl="0">
      <w:lvl w:ilvl="0">
        <w:numFmt w:val="bullet"/>
        <w:lvlText w:val="—"/>
        <w:legacy w:legacy="1" w:legacySpace="0" w:legacyIndent="269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129"/>
        <w:lvlJc w:val="left"/>
        <w:rPr>
          <w:rFonts w:ascii="Times New Roman" w:hAnsi="Times New Roman" w:hint="default"/>
        </w:rPr>
      </w:lvl>
    </w:lvlOverride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32BB"/>
    <w:rsid w:val="000014E4"/>
    <w:rsid w:val="000051D5"/>
    <w:rsid w:val="00006634"/>
    <w:rsid w:val="00022072"/>
    <w:rsid w:val="00043257"/>
    <w:rsid w:val="000846F8"/>
    <w:rsid w:val="000A2A88"/>
    <w:rsid w:val="000B46EA"/>
    <w:rsid w:val="000C7892"/>
    <w:rsid w:val="000E192C"/>
    <w:rsid w:val="000F3FE2"/>
    <w:rsid w:val="00104767"/>
    <w:rsid w:val="001240D6"/>
    <w:rsid w:val="001B7B51"/>
    <w:rsid w:val="001D1A1C"/>
    <w:rsid w:val="001E0534"/>
    <w:rsid w:val="001E4C56"/>
    <w:rsid w:val="001E6B68"/>
    <w:rsid w:val="001F1896"/>
    <w:rsid w:val="0022366E"/>
    <w:rsid w:val="00283391"/>
    <w:rsid w:val="002C2058"/>
    <w:rsid w:val="002C241F"/>
    <w:rsid w:val="0032303A"/>
    <w:rsid w:val="00331148"/>
    <w:rsid w:val="00333A48"/>
    <w:rsid w:val="003432BB"/>
    <w:rsid w:val="00370F3F"/>
    <w:rsid w:val="003917E6"/>
    <w:rsid w:val="003A47F2"/>
    <w:rsid w:val="004123EA"/>
    <w:rsid w:val="004255E5"/>
    <w:rsid w:val="004615A6"/>
    <w:rsid w:val="004C31BF"/>
    <w:rsid w:val="004E0C07"/>
    <w:rsid w:val="004F1281"/>
    <w:rsid w:val="0050430F"/>
    <w:rsid w:val="005052ED"/>
    <w:rsid w:val="005B3D15"/>
    <w:rsid w:val="005B4E9B"/>
    <w:rsid w:val="005E631D"/>
    <w:rsid w:val="005F0790"/>
    <w:rsid w:val="006308E1"/>
    <w:rsid w:val="00673BF7"/>
    <w:rsid w:val="006757E3"/>
    <w:rsid w:val="00675915"/>
    <w:rsid w:val="006A02C8"/>
    <w:rsid w:val="006B0FF1"/>
    <w:rsid w:val="007114E2"/>
    <w:rsid w:val="00755DD9"/>
    <w:rsid w:val="007758B3"/>
    <w:rsid w:val="00792AD5"/>
    <w:rsid w:val="0079421A"/>
    <w:rsid w:val="007960EF"/>
    <w:rsid w:val="007B7927"/>
    <w:rsid w:val="007E4B21"/>
    <w:rsid w:val="007F0E88"/>
    <w:rsid w:val="0081278B"/>
    <w:rsid w:val="00840E97"/>
    <w:rsid w:val="0084570A"/>
    <w:rsid w:val="00875615"/>
    <w:rsid w:val="008907CE"/>
    <w:rsid w:val="00892778"/>
    <w:rsid w:val="008D16C6"/>
    <w:rsid w:val="00945408"/>
    <w:rsid w:val="00953630"/>
    <w:rsid w:val="00955D4F"/>
    <w:rsid w:val="009A5A4B"/>
    <w:rsid w:val="009C2ED0"/>
    <w:rsid w:val="009E1867"/>
    <w:rsid w:val="00A032AC"/>
    <w:rsid w:val="00A151FC"/>
    <w:rsid w:val="00A75432"/>
    <w:rsid w:val="00A770DC"/>
    <w:rsid w:val="00AA141E"/>
    <w:rsid w:val="00AB16D0"/>
    <w:rsid w:val="00AC2C6D"/>
    <w:rsid w:val="00B152AE"/>
    <w:rsid w:val="00B25FC4"/>
    <w:rsid w:val="00B31C9A"/>
    <w:rsid w:val="00B40D93"/>
    <w:rsid w:val="00B67F08"/>
    <w:rsid w:val="00B84882"/>
    <w:rsid w:val="00BC3B55"/>
    <w:rsid w:val="00BD7D7B"/>
    <w:rsid w:val="00BE0D2C"/>
    <w:rsid w:val="00C16E7B"/>
    <w:rsid w:val="00C31C68"/>
    <w:rsid w:val="00C47093"/>
    <w:rsid w:val="00CB3DFE"/>
    <w:rsid w:val="00D105A4"/>
    <w:rsid w:val="00D12FE3"/>
    <w:rsid w:val="00D22191"/>
    <w:rsid w:val="00D66FFB"/>
    <w:rsid w:val="00D74843"/>
    <w:rsid w:val="00D92BE1"/>
    <w:rsid w:val="00DB1AC7"/>
    <w:rsid w:val="00DD6EA9"/>
    <w:rsid w:val="00E0173A"/>
    <w:rsid w:val="00E10DCD"/>
    <w:rsid w:val="00E13A6B"/>
    <w:rsid w:val="00EC592B"/>
    <w:rsid w:val="00F54BE4"/>
    <w:rsid w:val="00F844B3"/>
    <w:rsid w:val="00FB7E5C"/>
    <w:rsid w:val="00FD462B"/>
    <w:rsid w:val="00FF6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2BB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25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55E5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4255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55E5"/>
    <w:rPr>
      <w:rFonts w:eastAsia="Times New Roman" w:cs="Times New Roman"/>
      <w:lang w:eastAsia="ru-RU"/>
    </w:rPr>
  </w:style>
  <w:style w:type="paragraph" w:customStyle="1" w:styleId="a">
    <w:name w:val="Содержимое таблицы"/>
    <w:basedOn w:val="Normal"/>
    <w:uiPriority w:val="99"/>
    <w:rsid w:val="00D12FE3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BodyText">
    <w:name w:val="Body Text"/>
    <w:basedOn w:val="Normal"/>
    <w:link w:val="BodyTextChar1"/>
    <w:uiPriority w:val="99"/>
    <w:rsid w:val="00FD462B"/>
    <w:pPr>
      <w:spacing w:after="0" w:line="240" w:lineRule="auto"/>
      <w:jc w:val="center"/>
    </w:pPr>
    <w:rPr>
      <w:b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0846F8"/>
    <w:rPr>
      <w:rFonts w:eastAsia="Times New Roman" w:cs="Times New Roman"/>
    </w:rPr>
  </w:style>
  <w:style w:type="character" w:customStyle="1" w:styleId="BodyTextChar1">
    <w:name w:val="Body Text Char1"/>
    <w:link w:val="BodyText"/>
    <w:uiPriority w:val="99"/>
    <w:locked/>
    <w:rsid w:val="00FD462B"/>
    <w:rPr>
      <w:rFonts w:eastAsia="Times New Roman"/>
      <w:b/>
      <w:sz w:val="24"/>
      <w:lang w:eastAsia="ru-RU"/>
    </w:rPr>
  </w:style>
  <w:style w:type="character" w:customStyle="1" w:styleId="FontStyle43">
    <w:name w:val="Font Style43"/>
    <w:basedOn w:val="DefaultParagraphFont"/>
    <w:uiPriority w:val="99"/>
    <w:rsid w:val="00FD462B"/>
    <w:rPr>
      <w:rFonts w:cs="Times New Roman"/>
    </w:rPr>
  </w:style>
  <w:style w:type="paragraph" w:customStyle="1" w:styleId="Style9">
    <w:name w:val="Style9"/>
    <w:basedOn w:val="Normal"/>
    <w:uiPriority w:val="99"/>
    <w:rsid w:val="00FD462B"/>
    <w:pPr>
      <w:widowControl w:val="0"/>
      <w:autoSpaceDE w:val="0"/>
      <w:autoSpaceDN w:val="0"/>
      <w:adjustRightInd w:val="0"/>
      <w:spacing w:after="0" w:line="257" w:lineRule="exact"/>
      <w:ind w:hanging="302"/>
      <w:jc w:val="both"/>
    </w:pPr>
    <w:rPr>
      <w:rFonts w:ascii="Corbel" w:hAnsi="Corbel" w:cs="Corbel"/>
      <w:sz w:val="24"/>
      <w:szCs w:val="24"/>
    </w:rPr>
  </w:style>
  <w:style w:type="character" w:customStyle="1" w:styleId="FontStyle47">
    <w:name w:val="Font Style47"/>
    <w:uiPriority w:val="99"/>
    <w:rsid w:val="000B46EA"/>
    <w:rPr>
      <w:rFonts w:ascii="Times New Roman" w:hAnsi="Times New Roman"/>
      <w:sz w:val="18"/>
    </w:rPr>
  </w:style>
  <w:style w:type="paragraph" w:customStyle="1" w:styleId="a0">
    <w:name w:val="Абзац списка"/>
    <w:basedOn w:val="Normal"/>
    <w:uiPriority w:val="99"/>
    <w:rsid w:val="000B46EA"/>
    <w:pPr>
      <w:ind w:left="720"/>
      <w:contextualSpacing/>
    </w:pPr>
    <w:rPr>
      <w:lang w:eastAsia="en-US"/>
    </w:rPr>
  </w:style>
  <w:style w:type="paragraph" w:customStyle="1" w:styleId="a1">
    <w:name w:val="Без интервала"/>
    <w:link w:val="a2"/>
    <w:uiPriority w:val="99"/>
    <w:rsid w:val="000B46EA"/>
  </w:style>
  <w:style w:type="character" w:customStyle="1" w:styleId="a2">
    <w:name w:val="Без интервала Знак"/>
    <w:link w:val="a1"/>
    <w:uiPriority w:val="99"/>
    <w:locked/>
    <w:rsid w:val="000B46EA"/>
    <w:rPr>
      <w:sz w:val="22"/>
      <w:lang w:val="ru-RU" w:eastAsia="ru-RU"/>
    </w:rPr>
  </w:style>
  <w:style w:type="character" w:styleId="PageNumber">
    <w:name w:val="page number"/>
    <w:basedOn w:val="DefaultParagraphFont"/>
    <w:uiPriority w:val="99"/>
    <w:rsid w:val="00AA141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05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598</TotalTime>
  <Pages>19</Pages>
  <Words>4208</Words>
  <Characters>23987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ттт</cp:lastModifiedBy>
  <cp:revision>35</cp:revision>
  <cp:lastPrinted>2016-09-01T13:20:00Z</cp:lastPrinted>
  <dcterms:created xsi:type="dcterms:W3CDTF">2014-09-19T17:28:00Z</dcterms:created>
  <dcterms:modified xsi:type="dcterms:W3CDTF">2018-08-31T20:30:00Z</dcterms:modified>
</cp:coreProperties>
</file>